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1775F" w14:textId="77777777" w:rsidR="00E02FD6" w:rsidRDefault="00E02FD6" w:rsidP="006F774B">
      <w:pPr>
        <w:pStyle w:val="Cabealho1"/>
        <w:spacing w:before="0" w:after="120" w:line="240" w:lineRule="auto"/>
        <w:rPr>
          <w:rFonts w:asciiTheme="minorHAnsi" w:hAnsiTheme="minorHAnsi"/>
          <w:b/>
          <w:color w:val="002060"/>
          <w:sz w:val="24"/>
          <w:szCs w:val="24"/>
        </w:rPr>
      </w:pPr>
      <w:bookmarkStart w:id="0" w:name="_Toc466458226"/>
    </w:p>
    <w:p w14:paraId="07BA5390" w14:textId="67C0F3B1" w:rsidR="0091737B" w:rsidRPr="006F774B" w:rsidRDefault="005C392C" w:rsidP="006F774B">
      <w:pPr>
        <w:pStyle w:val="Cabealho1"/>
        <w:spacing w:before="0" w:after="120" w:line="240" w:lineRule="auto"/>
        <w:rPr>
          <w:rFonts w:asciiTheme="minorHAnsi" w:hAnsiTheme="minorHAnsi"/>
          <w:b/>
          <w:color w:val="002060"/>
          <w:sz w:val="24"/>
          <w:szCs w:val="24"/>
        </w:rPr>
      </w:pPr>
      <w:bookmarkStart w:id="1" w:name="_GoBack"/>
      <w:bookmarkEnd w:id="1"/>
      <w:r w:rsidRPr="006F774B">
        <w:rPr>
          <w:rFonts w:asciiTheme="minorHAnsi" w:hAnsiTheme="minorHAnsi"/>
          <w:b/>
          <w:color w:val="002060"/>
          <w:sz w:val="24"/>
          <w:szCs w:val="24"/>
        </w:rPr>
        <w:t xml:space="preserve">Anexo </w:t>
      </w:r>
      <w:r w:rsidR="006C72EF" w:rsidRPr="006F774B">
        <w:rPr>
          <w:rFonts w:asciiTheme="minorHAnsi" w:hAnsiTheme="minorHAnsi"/>
          <w:b/>
          <w:color w:val="002060"/>
          <w:sz w:val="24"/>
          <w:szCs w:val="24"/>
        </w:rPr>
        <w:t>I</w:t>
      </w:r>
      <w:r w:rsidR="00C8351C">
        <w:rPr>
          <w:rFonts w:asciiTheme="minorHAnsi" w:hAnsiTheme="minorHAnsi"/>
          <w:b/>
          <w:color w:val="002060"/>
          <w:sz w:val="24"/>
          <w:szCs w:val="24"/>
        </w:rPr>
        <w:t>II</w:t>
      </w:r>
      <w:r w:rsidR="0091737B" w:rsidRPr="006F774B">
        <w:rPr>
          <w:rFonts w:asciiTheme="minorHAnsi" w:hAnsiTheme="minorHAnsi"/>
          <w:b/>
          <w:color w:val="002060"/>
          <w:sz w:val="24"/>
          <w:szCs w:val="24"/>
        </w:rPr>
        <w:t xml:space="preserve"> - Prazos e </w:t>
      </w:r>
      <w:r w:rsidR="00142C95" w:rsidRPr="006F774B">
        <w:rPr>
          <w:rFonts w:asciiTheme="minorHAnsi" w:hAnsiTheme="minorHAnsi"/>
          <w:b/>
          <w:color w:val="002060"/>
          <w:sz w:val="24"/>
          <w:szCs w:val="24"/>
        </w:rPr>
        <w:t xml:space="preserve">Procedimentos </w:t>
      </w:r>
      <w:r w:rsidR="0091737B" w:rsidRPr="006F774B">
        <w:rPr>
          <w:rFonts w:asciiTheme="minorHAnsi" w:hAnsiTheme="minorHAnsi"/>
          <w:b/>
          <w:color w:val="002060"/>
          <w:sz w:val="24"/>
          <w:szCs w:val="24"/>
        </w:rPr>
        <w:t xml:space="preserve">de </w:t>
      </w:r>
      <w:r w:rsidR="00142C95" w:rsidRPr="006F774B">
        <w:rPr>
          <w:rFonts w:asciiTheme="minorHAnsi" w:hAnsiTheme="minorHAnsi"/>
          <w:b/>
          <w:color w:val="002060"/>
          <w:sz w:val="24"/>
          <w:szCs w:val="24"/>
        </w:rPr>
        <w:t xml:space="preserve">Análise </w:t>
      </w:r>
      <w:r w:rsidR="0091737B" w:rsidRPr="006F774B">
        <w:rPr>
          <w:rFonts w:asciiTheme="minorHAnsi" w:hAnsiTheme="minorHAnsi"/>
          <w:b/>
          <w:color w:val="002060"/>
          <w:sz w:val="24"/>
          <w:szCs w:val="24"/>
        </w:rPr>
        <w:t xml:space="preserve">e </w:t>
      </w:r>
      <w:r w:rsidR="00142C95" w:rsidRPr="006F774B">
        <w:rPr>
          <w:rFonts w:asciiTheme="minorHAnsi" w:hAnsiTheme="minorHAnsi"/>
          <w:b/>
          <w:color w:val="002060"/>
          <w:sz w:val="24"/>
          <w:szCs w:val="24"/>
        </w:rPr>
        <w:t xml:space="preserve">Decisão </w:t>
      </w:r>
      <w:r w:rsidR="0091737B" w:rsidRPr="006F774B">
        <w:rPr>
          <w:rFonts w:asciiTheme="minorHAnsi" w:hAnsiTheme="minorHAnsi"/>
          <w:b/>
          <w:color w:val="002060"/>
          <w:sz w:val="24"/>
          <w:szCs w:val="24"/>
        </w:rPr>
        <w:t xml:space="preserve">de </w:t>
      </w:r>
      <w:r w:rsidR="00142C95" w:rsidRPr="006F774B">
        <w:rPr>
          <w:rFonts w:asciiTheme="minorHAnsi" w:hAnsiTheme="minorHAnsi"/>
          <w:b/>
          <w:color w:val="002060"/>
          <w:sz w:val="24"/>
          <w:szCs w:val="24"/>
        </w:rPr>
        <w:t>Candidaturas</w:t>
      </w:r>
      <w:bookmarkEnd w:id="0"/>
    </w:p>
    <w:p w14:paraId="12247862" w14:textId="77777777" w:rsidR="0091737B" w:rsidRDefault="0091737B" w:rsidP="000C2BDD">
      <w:pPr>
        <w:spacing w:after="0" w:line="240" w:lineRule="auto"/>
      </w:pPr>
    </w:p>
    <w:p w14:paraId="1C2AFC81" w14:textId="78C10B04" w:rsidR="00DE1AC3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B991C8F" wp14:editId="36A87C9B">
                <wp:simplePos x="0" y="0"/>
                <wp:positionH relativeFrom="column">
                  <wp:posOffset>4081145</wp:posOffset>
                </wp:positionH>
                <wp:positionV relativeFrom="paragraph">
                  <wp:posOffset>187960</wp:posOffset>
                </wp:positionV>
                <wp:extent cx="1501140" cy="601980"/>
                <wp:effectExtent l="0" t="0" r="3810" b="7620"/>
                <wp:wrapNone/>
                <wp:docPr id="3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66EAF" w14:textId="206DED3D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No </w:t>
                            </w:r>
                            <w:r w:rsidRPr="002C7E70">
                              <w:rPr>
                                <w:sz w:val="18"/>
                                <w:szCs w:val="18"/>
                              </w:rPr>
                              <w:t xml:space="preserve">Convite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é estipulado a d</w:t>
                            </w:r>
                            <w:r w:rsidRPr="00316054">
                              <w:rPr>
                                <w:sz w:val="18"/>
                                <w:szCs w:val="18"/>
                              </w:rPr>
                              <w:t xml:space="preserve">ata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limite para apresentação das candidaturas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991C8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21.35pt;margin-top:14.8pt;width:118.2pt;height:47.4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" stroked="f">
                <v:textbox>
                  <w:txbxContent>
                    <w:p w14:paraId="41B66EAF" w14:textId="206DED3D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No </w:t>
                      </w:r>
                      <w:r w:rsidRPr="002C7E70">
                        <w:rPr>
                          <w:sz w:val="18"/>
                          <w:szCs w:val="18"/>
                        </w:rPr>
                        <w:t xml:space="preserve">Convite </w:t>
                      </w:r>
                      <w:r>
                        <w:rPr>
                          <w:sz w:val="18"/>
                          <w:szCs w:val="18"/>
                        </w:rPr>
                        <w:t>é estipulado a d</w:t>
                      </w:r>
                      <w:r w:rsidRPr="00316054">
                        <w:rPr>
                          <w:sz w:val="18"/>
                          <w:szCs w:val="18"/>
                        </w:rPr>
                        <w:t xml:space="preserve">ata </w:t>
                      </w:r>
                      <w:r>
                        <w:rPr>
                          <w:sz w:val="18"/>
                          <w:szCs w:val="18"/>
                        </w:rPr>
                        <w:t>limite para apresentação das candidaturas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E97030" wp14:editId="2E03386B">
                <wp:simplePos x="0" y="0"/>
                <wp:positionH relativeFrom="column">
                  <wp:posOffset>4012565</wp:posOffset>
                </wp:positionH>
                <wp:positionV relativeFrom="paragraph">
                  <wp:posOffset>127000</wp:posOffset>
                </wp:positionV>
                <wp:extent cx="1569720" cy="739140"/>
                <wp:effectExtent l="0" t="0" r="11430" b="22860"/>
                <wp:wrapNone/>
                <wp:docPr id="330" name="Rectângulo arredondado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7391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D73BC5" id="Rectângulo arredondado 330" o:spid="_x0000_s1026" style="position:absolute;margin-left:315.95pt;margin-top:10pt;width:123.6pt;height:5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81E443" wp14:editId="50171984">
                <wp:simplePos x="0" y="0"/>
                <wp:positionH relativeFrom="column">
                  <wp:posOffset>1636395</wp:posOffset>
                </wp:positionH>
                <wp:positionV relativeFrom="paragraph">
                  <wp:posOffset>253365</wp:posOffset>
                </wp:positionV>
                <wp:extent cx="1247775" cy="390525"/>
                <wp:effectExtent l="0" t="0" r="28575" b="28575"/>
                <wp:wrapNone/>
                <wp:docPr id="3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905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D460B" w14:textId="77777777" w:rsidR="004304FF" w:rsidRPr="00316054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16054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Formulário de candidatura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1E443" id="_x0000_s1027" type="#_x0000_t202" style="position:absolute;margin-left:128.85pt;margin-top:19.95pt;width:98.2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" fillcolor="#1f497d [3215]" strokecolor="#1f497d [3215]">
                <v:textbox>
                  <w:txbxContent>
                    <w:p w14:paraId="1CAD460B" w14:textId="77777777" w:rsidR="004304FF" w:rsidRPr="00316054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16054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Formulário de candidatura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EBDE0" wp14:editId="222CE476">
                <wp:simplePos x="0" y="0"/>
                <wp:positionH relativeFrom="column">
                  <wp:posOffset>3394710</wp:posOffset>
                </wp:positionH>
                <wp:positionV relativeFrom="paragraph">
                  <wp:posOffset>161925</wp:posOffset>
                </wp:positionV>
                <wp:extent cx="485775" cy="5134610"/>
                <wp:effectExtent l="0" t="0" r="28575" b="27940"/>
                <wp:wrapNone/>
                <wp:docPr id="21" name="Rectâ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513461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3476A" id="Rectângulo 21" o:spid="_x0000_s1026" style="position:absolute;margin-left:267.3pt;margin-top:12.75pt;width:38.25pt;height:40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" fillcolor="#1f497d [3215]" strokecolor="#243f60 [1604]" strokeweight="2pt">
                <v:path arrowok="t"/>
              </v:rect>
            </w:pict>
          </mc:Fallback>
        </mc:AlternateContent>
      </w:r>
    </w:p>
    <w:p w14:paraId="38259D7B" w14:textId="4FC2D857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67048D" wp14:editId="41A0C56E">
                <wp:simplePos x="0" y="0"/>
                <wp:positionH relativeFrom="column">
                  <wp:posOffset>3025140</wp:posOffset>
                </wp:positionH>
                <wp:positionV relativeFrom="paragraph">
                  <wp:posOffset>101600</wp:posOffset>
                </wp:positionV>
                <wp:extent cx="257175" cy="104775"/>
                <wp:effectExtent l="0" t="19050" r="47625" b="47625"/>
                <wp:wrapNone/>
                <wp:docPr id="332" name="Seta para a direita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B5DD6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eta para a direita 332" o:spid="_x0000_s1026" type="#_x0000_t13" style="position:absolute;margin-left:238.2pt;margin-top:8pt;width:20.25pt;height: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" adj="17200" fillcolor="#1f497d [3215]" strokecolor="#1f497d [3215]" strokeweight="2pt">
                <v:path arrowok="t"/>
              </v:shape>
            </w:pict>
          </mc:Fallback>
        </mc:AlternateContent>
      </w:r>
    </w:p>
    <w:p w14:paraId="16174F81" w14:textId="508495C1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4268EAF" wp14:editId="0DD8C830">
                <wp:simplePos x="0" y="0"/>
                <wp:positionH relativeFrom="column">
                  <wp:posOffset>3454400</wp:posOffset>
                </wp:positionH>
                <wp:positionV relativeFrom="paragraph">
                  <wp:posOffset>87630</wp:posOffset>
                </wp:positionV>
                <wp:extent cx="371475" cy="3996690"/>
                <wp:effectExtent l="0" t="0" r="9525" b="3810"/>
                <wp:wrapNone/>
                <wp:docPr id="37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99669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B44D6" w14:textId="77777777" w:rsidR="004304FF" w:rsidRPr="00620B00" w:rsidRDefault="004304FF" w:rsidP="00620B00">
                            <w:pPr>
                              <w:spacing w:line="240" w:lineRule="auto"/>
                              <w:jc w:val="both"/>
                              <w:rPr>
                                <w:b/>
                                <w:color w:val="FFFFFF" w:themeColor="background1"/>
                                <w:spacing w:val="220"/>
                                <w:sz w:val="24"/>
                                <w:szCs w:val="18"/>
                              </w:rPr>
                            </w:pPr>
                            <w:r w:rsidRPr="00620B00">
                              <w:rPr>
                                <w:b/>
                                <w:color w:val="FFFFFF" w:themeColor="background1"/>
                                <w:spacing w:val="220"/>
                                <w:sz w:val="24"/>
                                <w:szCs w:val="18"/>
                              </w:rPr>
                              <w:t>PRAZOS  RELEVANTES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8EAF" id="_x0000_s1028" type="#_x0000_t202" style="position:absolute;margin-left:272pt;margin-top:6.9pt;width:29.25pt;height:314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" fillcolor="#1f497d [3215]" stroked="f">
                <v:textbox style="layout-flow:vertical;mso-layout-flow-alt:bottom-to-top">
                  <w:txbxContent>
                    <w:p w14:paraId="3ABB44D6" w14:textId="77777777" w:rsidR="004304FF" w:rsidRPr="00620B00" w:rsidRDefault="004304FF" w:rsidP="00620B00">
                      <w:pPr>
                        <w:spacing w:line="240" w:lineRule="auto"/>
                        <w:jc w:val="both"/>
                        <w:rPr>
                          <w:b/>
                          <w:color w:val="FFFFFF" w:themeColor="background1"/>
                          <w:spacing w:val="220"/>
                          <w:sz w:val="24"/>
                          <w:szCs w:val="18"/>
                        </w:rPr>
                      </w:pPr>
                      <w:r w:rsidRPr="00620B00">
                        <w:rPr>
                          <w:b/>
                          <w:color w:val="FFFFFF" w:themeColor="background1"/>
                          <w:spacing w:val="220"/>
                          <w:sz w:val="24"/>
                          <w:szCs w:val="18"/>
                        </w:rPr>
                        <w:t>PRAZOS  RELEVANTES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3C93FB" wp14:editId="62E2E430">
                <wp:simplePos x="0" y="0"/>
                <wp:positionH relativeFrom="column">
                  <wp:posOffset>1636395</wp:posOffset>
                </wp:positionH>
                <wp:positionV relativeFrom="paragraph">
                  <wp:posOffset>273685</wp:posOffset>
                </wp:positionV>
                <wp:extent cx="1247775" cy="390525"/>
                <wp:effectExtent l="0" t="0" r="28575" b="28575"/>
                <wp:wrapNone/>
                <wp:docPr id="33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905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79F3B" w14:textId="77777777" w:rsidR="004304FF" w:rsidRPr="00316054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Pedido de esclarecimentos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C93FB" id="_x0000_s1029" type="#_x0000_t202" style="position:absolute;margin-left:128.85pt;margin-top:21.55pt;width:98.25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" fillcolor="#1f497d [3215]" strokecolor="#1f497d [3215]">
                <v:textbox>
                  <w:txbxContent>
                    <w:p w14:paraId="40679F3B" w14:textId="77777777" w:rsidR="004304FF" w:rsidRPr="00316054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Pedido de esclarecimentos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D05FE2C" wp14:editId="1DADADD9">
                <wp:simplePos x="0" y="0"/>
                <wp:positionH relativeFrom="column">
                  <wp:posOffset>2205990</wp:posOffset>
                </wp:positionH>
                <wp:positionV relativeFrom="paragraph">
                  <wp:posOffset>81915</wp:posOffset>
                </wp:positionV>
                <wp:extent cx="85725" cy="152400"/>
                <wp:effectExtent l="19050" t="0" r="47625" b="38100"/>
                <wp:wrapNone/>
                <wp:docPr id="333" name="Seta para baixo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08EB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eta para baixo 333" o:spid="_x0000_s1026" type="#_x0000_t67" style="position:absolute;margin-left:173.7pt;margin-top:6.45pt;width:6.7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" adj="15525" fillcolor="#1f497d [3215]" strokecolor="#1f497d [3215]" strokeweight="2pt">
                <v:path arrowok="t"/>
              </v:shape>
            </w:pict>
          </mc:Fallback>
        </mc:AlternateContent>
      </w:r>
    </w:p>
    <w:p w14:paraId="1751B6D9" w14:textId="0AAD293E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9F4865F" wp14:editId="3F17AF4E">
                <wp:simplePos x="0" y="0"/>
                <wp:positionH relativeFrom="column">
                  <wp:posOffset>4113530</wp:posOffset>
                </wp:positionH>
                <wp:positionV relativeFrom="paragraph">
                  <wp:posOffset>137795</wp:posOffset>
                </wp:positionV>
                <wp:extent cx="1524000" cy="1517650"/>
                <wp:effectExtent l="0" t="0" r="0" b="6350"/>
                <wp:wrapNone/>
                <wp:docPr id="3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51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6F083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066A3">
                              <w:rPr>
                                <w:sz w:val="16"/>
                                <w:szCs w:val="18"/>
                              </w:rPr>
                              <w:t>Solicitados esclarecimentos prazo de 10 dias para resposta. Não se registando resposta, a candidatura prossegue com os dados disponíveis, podendo determinar o seu indeferimento, quando os elementos em falta sejam determinantes para uma decisão favorável</w:t>
                            </w:r>
                            <w:r w:rsidRPr="008066A3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4865F" id="_x0000_s1030" type="#_x0000_t202" style="position:absolute;margin-left:323.9pt;margin-top:10.85pt;width:120pt;height:119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" stroked="f">
                <v:textbox>
                  <w:txbxContent>
                    <w:p w14:paraId="5D36F083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 w:rsidRPr="008066A3">
                        <w:rPr>
                          <w:sz w:val="16"/>
                          <w:szCs w:val="18"/>
                        </w:rPr>
                        <w:t>Solicitados esclarecimentos prazo de 10 dias para resposta. Não se registando resposta, a candidatura prossegue com os dados disponíveis, podendo determinar o seu indeferimento, quando os elementos em falta sejam determinantes para uma decisão favorável</w:t>
                      </w:r>
                      <w:r w:rsidRPr="008066A3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D3C0AD" wp14:editId="7D1A4819">
                <wp:simplePos x="0" y="0"/>
                <wp:positionH relativeFrom="column">
                  <wp:posOffset>4010025</wp:posOffset>
                </wp:positionH>
                <wp:positionV relativeFrom="paragraph">
                  <wp:posOffset>60325</wp:posOffset>
                </wp:positionV>
                <wp:extent cx="1569720" cy="1604645"/>
                <wp:effectExtent l="0" t="0" r="11430" b="14605"/>
                <wp:wrapNone/>
                <wp:docPr id="334" name="Rectângulo arredondado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16046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F3C6B" id="Rectângulo arredondado 334" o:spid="_x0000_s1026" style="position:absolute;margin-left:315.75pt;margin-top:4.75pt;width:123.6pt;height:12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93A8B3" wp14:editId="4E728BC9">
                <wp:simplePos x="0" y="0"/>
                <wp:positionH relativeFrom="column">
                  <wp:posOffset>3034665</wp:posOffset>
                </wp:positionH>
                <wp:positionV relativeFrom="paragraph">
                  <wp:posOffset>84455</wp:posOffset>
                </wp:positionV>
                <wp:extent cx="257175" cy="104775"/>
                <wp:effectExtent l="0" t="19050" r="47625" b="47625"/>
                <wp:wrapNone/>
                <wp:docPr id="336" name="Seta para a direita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01FE" id="Seta para a direita 336" o:spid="_x0000_s1026" type="#_x0000_t13" style="position:absolute;margin-left:238.95pt;margin-top:6.65pt;width:20.25pt;height: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" adj="17200" fillcolor="#1f497d [3215]" strokecolor="#1f497d [3215]" strokeweight="2pt">
                <v:path arrowok="t"/>
              </v:shape>
            </w:pict>
          </mc:Fallback>
        </mc:AlternateContent>
      </w:r>
    </w:p>
    <w:p w14:paraId="34E0520A" w14:textId="37EE7AEE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BBE4F9" wp14:editId="233B606A">
                <wp:simplePos x="0" y="0"/>
                <wp:positionH relativeFrom="column">
                  <wp:posOffset>-109855</wp:posOffset>
                </wp:positionH>
                <wp:positionV relativeFrom="paragraph">
                  <wp:posOffset>296545</wp:posOffset>
                </wp:positionV>
                <wp:extent cx="1114425" cy="838200"/>
                <wp:effectExtent l="0" t="0" r="28575" b="19050"/>
                <wp:wrapNone/>
                <wp:docPr id="342" name="Rectângulo arredondado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838200"/>
                        </a:xfrm>
                        <a:prstGeom prst="roundRect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43B3C" id="Rectângulo arredondado 342" o:spid="_x0000_s1026" style="position:absolute;margin-left:-8.65pt;margin-top:23.35pt;width:87.75pt;height:6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" fillcolor="#1f497d [3215]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C4BE75D" wp14:editId="7C403B47">
                <wp:simplePos x="0" y="0"/>
                <wp:positionH relativeFrom="column">
                  <wp:posOffset>2205990</wp:posOffset>
                </wp:positionH>
                <wp:positionV relativeFrom="paragraph">
                  <wp:posOffset>109855</wp:posOffset>
                </wp:positionV>
                <wp:extent cx="85725" cy="152400"/>
                <wp:effectExtent l="19050" t="0" r="47625" b="38100"/>
                <wp:wrapNone/>
                <wp:docPr id="338" name="Seta para baixo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64D4C" id="Seta para baixo 338" o:spid="_x0000_s1026" type="#_x0000_t67" style="position:absolute;margin-left:173.7pt;margin-top:8.65pt;width:6.7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" adj="15525" fillcolor="#1f497d [3215]" strokecolor="#243f60 [1604]" strokeweight="2pt">
                <v:path arrowok="t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7E2DC" wp14:editId="328E6DE3">
                <wp:simplePos x="0" y="0"/>
                <wp:positionH relativeFrom="column">
                  <wp:posOffset>1586865</wp:posOffset>
                </wp:positionH>
                <wp:positionV relativeFrom="paragraph">
                  <wp:posOffset>313690</wp:posOffset>
                </wp:positionV>
                <wp:extent cx="1314450" cy="781050"/>
                <wp:effectExtent l="0" t="0" r="19050" b="19050"/>
                <wp:wrapNone/>
                <wp:docPr id="339" name="Fluxograma: decisão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4450" cy="781050"/>
                        </a:xfrm>
                        <a:prstGeom prst="flowChartDecision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451A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uxograma: decisão 339" o:spid="_x0000_s1026" type="#_x0000_t110" style="position:absolute;margin-left:124.95pt;margin-top:24.7pt;width:103.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" fillcolor="#1f497d [3215]" strokecolor="#243f60 [1604]" strokeweight="2pt">
                <v:path arrowok="t"/>
              </v:shape>
            </w:pict>
          </mc:Fallback>
        </mc:AlternateContent>
      </w:r>
    </w:p>
    <w:p w14:paraId="1CB80DBF" w14:textId="5D953F68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C6C000" wp14:editId="1A2A2334">
                <wp:simplePos x="0" y="0"/>
                <wp:positionH relativeFrom="column">
                  <wp:posOffset>-33655</wp:posOffset>
                </wp:positionH>
                <wp:positionV relativeFrom="paragraph">
                  <wp:posOffset>83185</wp:posOffset>
                </wp:positionV>
                <wp:extent cx="962025" cy="689610"/>
                <wp:effectExtent l="0" t="0" r="9525" b="0"/>
                <wp:wrapNone/>
                <wp:docPr id="34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68961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27506" w14:textId="77777777" w:rsidR="004304FF" w:rsidRPr="008066A3" w:rsidRDefault="004304FF" w:rsidP="00DE1AC3">
                            <w:pPr>
                              <w:rPr>
                                <w:b/>
                                <w:color w:val="FFFFFF" w:themeColor="background1"/>
                                <w:sz w:val="14"/>
                                <w:szCs w:val="18"/>
                              </w:rPr>
                            </w:pPr>
                            <w:r w:rsidRPr="008066A3">
                              <w:rPr>
                                <w:b/>
                                <w:color w:val="FFFFFF" w:themeColor="background1"/>
                                <w:sz w:val="14"/>
                                <w:szCs w:val="18"/>
                              </w:rPr>
                              <w:t xml:space="preserve">Prossegue com os dados disponíveis, podendo determinar o seu indeferimento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C000" id="_x0000_s1031" type="#_x0000_t202" style="position:absolute;margin-left:-2.65pt;margin-top:6.55pt;width:75.75pt;height:54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" fillcolor="#1f497d [3215]" stroked="f">
                <v:textbox>
                  <w:txbxContent>
                    <w:p w14:paraId="1C527506" w14:textId="77777777" w:rsidR="004304FF" w:rsidRPr="008066A3" w:rsidRDefault="004304FF" w:rsidP="00DE1AC3">
                      <w:pPr>
                        <w:rPr>
                          <w:b/>
                          <w:color w:val="FFFFFF" w:themeColor="background1"/>
                          <w:sz w:val="14"/>
                          <w:szCs w:val="18"/>
                        </w:rPr>
                      </w:pPr>
                      <w:r w:rsidRPr="008066A3">
                        <w:rPr>
                          <w:b/>
                          <w:color w:val="FFFFFF" w:themeColor="background1"/>
                          <w:sz w:val="14"/>
                          <w:szCs w:val="18"/>
                        </w:rPr>
                        <w:t xml:space="preserve">Prossegue com os dados disponíveis, podendo determinar o seu indeferimento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0B509" wp14:editId="5A84799C">
                <wp:simplePos x="0" y="0"/>
                <wp:positionH relativeFrom="column">
                  <wp:posOffset>1867535</wp:posOffset>
                </wp:positionH>
                <wp:positionV relativeFrom="paragraph">
                  <wp:posOffset>268605</wp:posOffset>
                </wp:positionV>
                <wp:extent cx="742950" cy="257175"/>
                <wp:effectExtent l="0" t="0" r="19050" b="28575"/>
                <wp:wrapNone/>
                <wp:docPr id="34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5717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03BF0" w14:textId="77777777" w:rsidR="004304FF" w:rsidRPr="00476DCD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476DCD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Recebido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0B509" id="_x0000_s1032" type="#_x0000_t202" style="position:absolute;margin-left:147.05pt;margin-top:21.15pt;width:58.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" fillcolor="#1f497d [3215]" strokecolor="#1f497d [3215]">
                <v:textbox>
                  <w:txbxContent>
                    <w:p w14:paraId="60803BF0" w14:textId="77777777" w:rsidR="004304FF" w:rsidRPr="00476DCD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476DCD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Recebido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EE0FFB" wp14:editId="6BD9DE55">
                <wp:simplePos x="0" y="0"/>
                <wp:positionH relativeFrom="column">
                  <wp:posOffset>1062990</wp:posOffset>
                </wp:positionH>
                <wp:positionV relativeFrom="paragraph">
                  <wp:posOffset>29845</wp:posOffset>
                </wp:positionV>
                <wp:extent cx="523875" cy="285750"/>
                <wp:effectExtent l="0" t="0" r="28575" b="19050"/>
                <wp:wrapNone/>
                <wp:docPr id="340" name="Rectângulo arredondado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2857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D5264" id="Rectângulo arredondado 340" o:spid="_x0000_s1026" style="position:absolute;margin-left:83.7pt;margin-top:2.35pt;width:41.2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E7F7BC" wp14:editId="4FCF30B8">
                <wp:simplePos x="0" y="0"/>
                <wp:positionH relativeFrom="column">
                  <wp:posOffset>1139190</wp:posOffset>
                </wp:positionH>
                <wp:positionV relativeFrom="paragraph">
                  <wp:posOffset>67945</wp:posOffset>
                </wp:positionV>
                <wp:extent cx="381000" cy="219075"/>
                <wp:effectExtent l="0" t="0" r="0" b="9525"/>
                <wp:wrapNone/>
                <wp:docPr id="34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8D39D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7F7BC" id="_x0000_s1033" type="#_x0000_t202" style="position:absolute;margin-left:89.7pt;margin-top:5.35pt;width:30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" stroked="f">
                <v:textbox>
                  <w:txbxContent>
                    <w:p w14:paraId="30F8D39D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Não</w:t>
                      </w:r>
                    </w:p>
                  </w:txbxContent>
                </v:textbox>
              </v:shape>
            </w:pict>
          </mc:Fallback>
        </mc:AlternateContent>
      </w:r>
    </w:p>
    <w:p w14:paraId="5BF41022" w14:textId="65DF41D0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917C22F" wp14:editId="465C8175">
                <wp:simplePos x="0" y="0"/>
                <wp:positionH relativeFrom="column">
                  <wp:posOffset>1148715</wp:posOffset>
                </wp:positionH>
                <wp:positionV relativeFrom="paragraph">
                  <wp:posOffset>64770</wp:posOffset>
                </wp:positionV>
                <wp:extent cx="257175" cy="104775"/>
                <wp:effectExtent l="19050" t="19050" r="28575" b="47625"/>
                <wp:wrapNone/>
                <wp:docPr id="345" name="Seta para a direita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B51BB" id="Seta para a direita 345" o:spid="_x0000_s1026" type="#_x0000_t13" style="position:absolute;margin-left:90.45pt;margin-top:5.1pt;width:20.25pt;height:8.25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" adj="17200" fillcolor="#1f497d [3215]" strokecolor="#243f60 [1604]" strokeweight="2pt">
                <v:path arrowok="t"/>
              </v:shape>
            </w:pict>
          </mc:Fallback>
        </mc:AlternateContent>
      </w:r>
    </w:p>
    <w:p w14:paraId="3D1BC796" w14:textId="1F5582B4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816B94" wp14:editId="47158328">
                <wp:simplePos x="0" y="0"/>
                <wp:positionH relativeFrom="column">
                  <wp:posOffset>2205990</wp:posOffset>
                </wp:positionH>
                <wp:positionV relativeFrom="paragraph">
                  <wp:posOffset>242570</wp:posOffset>
                </wp:positionV>
                <wp:extent cx="85725" cy="152400"/>
                <wp:effectExtent l="19050" t="0" r="47625" b="38100"/>
                <wp:wrapNone/>
                <wp:docPr id="348" name="Seta para baixo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F78CE" id="Seta para baixo 348" o:spid="_x0000_s1026" type="#_x0000_t67" style="position:absolute;margin-left:173.7pt;margin-top:19.1pt;width:6.75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" adj="15525" fillcolor="#1f497d [3215]" strokecolor="#243f60 [1604]" strokeweight="2pt">
                <v:path arrowok="t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308D2D3" wp14:editId="0A72632D">
                <wp:simplePos x="0" y="0"/>
                <wp:positionH relativeFrom="column">
                  <wp:posOffset>2577465</wp:posOffset>
                </wp:positionH>
                <wp:positionV relativeFrom="paragraph">
                  <wp:posOffset>66040</wp:posOffset>
                </wp:positionV>
                <wp:extent cx="523875" cy="247650"/>
                <wp:effectExtent l="0" t="0" r="28575" b="19050"/>
                <wp:wrapNone/>
                <wp:docPr id="346" name="Rectângulo arredondado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247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84FF32" id="Rectângulo arredondado 346" o:spid="_x0000_s1026" style="position:absolute;margin-left:202.95pt;margin-top:5.2pt;width:41.25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8CBC1F" wp14:editId="10EDBAED">
                <wp:simplePos x="0" y="0"/>
                <wp:positionH relativeFrom="column">
                  <wp:posOffset>2656205</wp:posOffset>
                </wp:positionH>
                <wp:positionV relativeFrom="paragraph">
                  <wp:posOffset>74295</wp:posOffset>
                </wp:positionV>
                <wp:extent cx="381000" cy="219075"/>
                <wp:effectExtent l="0" t="0" r="0" b="9525"/>
                <wp:wrapNone/>
                <wp:docPr id="34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2A45C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CBC1F" id="_x0000_s1034" type="#_x0000_t202" style="position:absolute;margin-left:209.15pt;margin-top:5.85pt;width:30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" stroked="f">
                <v:textbox>
                  <w:txbxContent>
                    <w:p w14:paraId="6D12A45C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</w:p>
    <w:p w14:paraId="6DC49A29" w14:textId="67428DE1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19D870" wp14:editId="3DEDCF9D">
                <wp:simplePos x="0" y="0"/>
                <wp:positionH relativeFrom="column">
                  <wp:posOffset>1637030</wp:posOffset>
                </wp:positionH>
                <wp:positionV relativeFrom="paragraph">
                  <wp:posOffset>119380</wp:posOffset>
                </wp:positionV>
                <wp:extent cx="1247775" cy="390525"/>
                <wp:effectExtent l="0" t="0" r="28575" b="28575"/>
                <wp:wrapNone/>
                <wp:docPr id="35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905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7CDE4" w14:textId="77777777" w:rsidR="004304FF" w:rsidRPr="00316054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AG prepara resposta de decisão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9D870" id="_x0000_s1035" type="#_x0000_t202" style="position:absolute;margin-left:128.9pt;margin-top:9.4pt;width:98.2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" fillcolor="#1f497d [3215]" strokecolor="#1f497d [3215]">
                <v:textbox>
                  <w:txbxContent>
                    <w:p w14:paraId="3107CDE4" w14:textId="77777777" w:rsidR="004304FF" w:rsidRPr="00316054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AG prepara resposta de decisão</w:t>
                      </w:r>
                    </w:p>
                  </w:txbxContent>
                </v:textbox>
              </v:shape>
            </w:pict>
          </mc:Fallback>
        </mc:AlternateContent>
      </w:r>
    </w:p>
    <w:p w14:paraId="2A5AFA7A" w14:textId="509DE19F" w:rsidR="00DE1AC3" w:rsidRPr="00506796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911F1A" wp14:editId="4947553D">
                <wp:simplePos x="0" y="0"/>
                <wp:positionH relativeFrom="column">
                  <wp:posOffset>4010025</wp:posOffset>
                </wp:positionH>
                <wp:positionV relativeFrom="paragraph">
                  <wp:posOffset>17780</wp:posOffset>
                </wp:positionV>
                <wp:extent cx="1569720" cy="1678940"/>
                <wp:effectExtent l="0" t="0" r="11430" b="16510"/>
                <wp:wrapNone/>
                <wp:docPr id="350" name="Rectângulo arredondad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16789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DCC754" id="Rectângulo arredondado 350" o:spid="_x0000_s1026" style="position:absolute;margin-left:315.75pt;margin-top:1.4pt;width:123.6pt;height:13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262D6D3" wp14:editId="75F6D779">
                <wp:simplePos x="0" y="0"/>
                <wp:positionH relativeFrom="column">
                  <wp:posOffset>4072255</wp:posOffset>
                </wp:positionH>
                <wp:positionV relativeFrom="paragraph">
                  <wp:posOffset>147320</wp:posOffset>
                </wp:positionV>
                <wp:extent cx="1470660" cy="1514475"/>
                <wp:effectExtent l="0" t="0" r="0" b="9525"/>
                <wp:wrapNone/>
                <wp:docPr id="35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4470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Os candidatos são ouvidos no procedimento, sendo concedido um prazo máximo de </w:t>
                            </w:r>
                            <w:r w:rsidRPr="0045039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10 dias úteis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para apresentar eventuais alegações em contrário, contados a partir da data de proposta da decisão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2D6D3" id="_x0000_s1036" type="#_x0000_t202" style="position:absolute;margin-left:320.65pt;margin-top:11.6pt;width:115.8pt;height:119.2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" stroked="f">
                <v:textbox>
                  <w:txbxContent>
                    <w:p w14:paraId="26AE4470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Os candidatos são ouvidos no procedimento, sendo concedido um prazo máximo de </w:t>
                      </w:r>
                      <w:r w:rsidRPr="00450392">
                        <w:rPr>
                          <w:b/>
                          <w:sz w:val="18"/>
                          <w:szCs w:val="18"/>
                        </w:rPr>
                        <w:t xml:space="preserve">10 dias úteis </w:t>
                      </w:r>
                      <w:r>
                        <w:rPr>
                          <w:sz w:val="18"/>
                          <w:szCs w:val="18"/>
                        </w:rPr>
                        <w:t xml:space="preserve">para apresentar eventuais alegações em contrário, contados a partir da data de proposta da decisão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D84733" wp14:editId="077CE909">
                <wp:simplePos x="0" y="0"/>
                <wp:positionH relativeFrom="column">
                  <wp:posOffset>2205990</wp:posOffset>
                </wp:positionH>
                <wp:positionV relativeFrom="paragraph">
                  <wp:posOffset>244475</wp:posOffset>
                </wp:positionV>
                <wp:extent cx="85725" cy="152400"/>
                <wp:effectExtent l="19050" t="0" r="47625" b="38100"/>
                <wp:wrapNone/>
                <wp:docPr id="353" name="Seta para baixo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A3E60" id="Seta para baixo 353" o:spid="_x0000_s1026" type="#_x0000_t67" style="position:absolute;margin-left:173.7pt;margin-top:19.25pt;width:6.7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" adj="15525" fillcolor="#1f497d [3215]" strokecolor="#243f60 [1604]" strokeweight="2pt">
                <v:path arrowok="t"/>
              </v:shape>
            </w:pict>
          </mc:Fallback>
        </mc:AlternateContent>
      </w:r>
    </w:p>
    <w:p w14:paraId="7F47DD3A" w14:textId="238E6E67" w:rsidR="00DE1AC3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30549B" wp14:editId="27E5522E">
                <wp:simplePos x="0" y="0"/>
                <wp:positionH relativeFrom="column">
                  <wp:posOffset>1629410</wp:posOffset>
                </wp:positionH>
                <wp:positionV relativeFrom="paragraph">
                  <wp:posOffset>130810</wp:posOffset>
                </wp:positionV>
                <wp:extent cx="1247775" cy="390525"/>
                <wp:effectExtent l="0" t="0" r="28575" b="28575"/>
                <wp:wrapNone/>
                <wp:docPr id="3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905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B66A7" w14:textId="77777777" w:rsidR="004304FF" w:rsidRPr="00316054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Notificação de audiência prévia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0549B" id="_x0000_s1037" type="#_x0000_t202" style="position:absolute;margin-left:128.3pt;margin-top:10.3pt;width:98.2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" fillcolor="#1f497d [3215]" strokecolor="#1f497d [3215]">
                <v:textbox>
                  <w:txbxContent>
                    <w:p w14:paraId="1B8B66A7" w14:textId="77777777" w:rsidR="004304FF" w:rsidRPr="00316054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Notificação de audiência prévia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2A996C" wp14:editId="29B9CCFB">
                <wp:simplePos x="0" y="0"/>
                <wp:positionH relativeFrom="column">
                  <wp:posOffset>2205990</wp:posOffset>
                </wp:positionH>
                <wp:positionV relativeFrom="paragraph">
                  <wp:posOffset>572135</wp:posOffset>
                </wp:positionV>
                <wp:extent cx="85725" cy="152400"/>
                <wp:effectExtent l="19050" t="0" r="47625" b="38100"/>
                <wp:wrapNone/>
                <wp:docPr id="363" name="Seta para baixo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E0862" id="Seta para baixo 363" o:spid="_x0000_s1026" type="#_x0000_t67" style="position:absolute;margin-left:173.7pt;margin-top:45.05pt;width:6.75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" adj="15525" fillcolor="#1f497d [3215]" strokecolor="#243f60 [1604]" strokeweight="2pt">
                <v:path arrowok="t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4C9947" wp14:editId="292CDD03">
                <wp:simplePos x="0" y="0"/>
                <wp:positionH relativeFrom="column">
                  <wp:posOffset>3025140</wp:posOffset>
                </wp:positionH>
                <wp:positionV relativeFrom="paragraph">
                  <wp:posOffset>203835</wp:posOffset>
                </wp:positionV>
                <wp:extent cx="257175" cy="104775"/>
                <wp:effectExtent l="0" t="19050" r="47625" b="47625"/>
                <wp:wrapNone/>
                <wp:docPr id="354" name="Seta para a direita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44378" id="Seta para a direita 354" o:spid="_x0000_s1026" type="#_x0000_t13" style="position:absolute;margin-left:238.2pt;margin-top:16.05pt;width:20.25pt;height: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" adj="17200" fillcolor="#1f497d [3215]" strokecolor="#1f497d [3215]" strokeweight="2pt">
                <v:path arrowok="t"/>
              </v:shape>
            </w:pict>
          </mc:Fallback>
        </mc:AlternateContent>
      </w:r>
    </w:p>
    <w:p w14:paraId="02FF0225" w14:textId="6A7EAC08" w:rsidR="00DE1AC3" w:rsidRPr="00506796" w:rsidRDefault="00F949FC" w:rsidP="00DE1AC3">
      <w:pPr>
        <w:tabs>
          <w:tab w:val="left" w:pos="1350"/>
        </w:tabs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A118DB" wp14:editId="58FFDAED">
                <wp:simplePos x="0" y="0"/>
                <wp:positionH relativeFrom="column">
                  <wp:posOffset>3025140</wp:posOffset>
                </wp:positionH>
                <wp:positionV relativeFrom="paragraph">
                  <wp:posOffset>1614170</wp:posOffset>
                </wp:positionV>
                <wp:extent cx="257175" cy="104775"/>
                <wp:effectExtent l="0" t="19050" r="47625" b="47625"/>
                <wp:wrapNone/>
                <wp:docPr id="356" name="Seta para a direita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0E978" id="Seta para a direita 356" o:spid="_x0000_s1026" type="#_x0000_t13" style="position:absolute;margin-left:238.2pt;margin-top:127.1pt;width:20.25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" adj="17200" fillcolor="#1f497d [3215]" strokecolor="#1f497d [3215]" strokeweight="2pt">
                <v:path arrowok="t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4337CB" wp14:editId="50A15319">
                <wp:simplePos x="0" y="0"/>
                <wp:positionH relativeFrom="column">
                  <wp:posOffset>1129665</wp:posOffset>
                </wp:positionH>
                <wp:positionV relativeFrom="paragraph">
                  <wp:posOffset>471170</wp:posOffset>
                </wp:positionV>
                <wp:extent cx="523875" cy="247650"/>
                <wp:effectExtent l="0" t="0" r="28575" b="19050"/>
                <wp:wrapNone/>
                <wp:docPr id="357" name="Rectângulo arredondado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247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95DC2E" id="Rectângulo arredondado 357" o:spid="_x0000_s1026" style="position:absolute;margin-left:88.95pt;margin-top:37.1pt;width:41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C01CFF" wp14:editId="3BE347D7">
                <wp:simplePos x="0" y="0"/>
                <wp:positionH relativeFrom="column">
                  <wp:posOffset>2205990</wp:posOffset>
                </wp:positionH>
                <wp:positionV relativeFrom="paragraph">
                  <wp:posOffset>1271270</wp:posOffset>
                </wp:positionV>
                <wp:extent cx="85725" cy="152400"/>
                <wp:effectExtent l="19050" t="0" r="47625" b="38100"/>
                <wp:wrapNone/>
                <wp:docPr id="361" name="Seta para baixo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B591F" id="Seta para baixo 361" o:spid="_x0000_s1026" type="#_x0000_t67" style="position:absolute;margin-left:173.7pt;margin-top:100.1pt;width:6.75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" adj="15525" fillcolor="#1f497d [3215]" strokecolor="#243f60 [1604]" strokeweight="2pt">
                <v:path arrowok="t"/>
              </v:shape>
            </w:pict>
          </mc:Fallback>
        </mc:AlternateContent>
      </w:r>
      <w:r w:rsidR="00DE1AC3">
        <w:tab/>
      </w:r>
    </w:p>
    <w:p w14:paraId="0C01F387" w14:textId="2B2ABD5B" w:rsidR="00DE1AC3" w:rsidRDefault="00F949FC" w:rsidP="00DE1AC3">
      <w:pPr>
        <w:tabs>
          <w:tab w:val="left" w:pos="1350"/>
        </w:tabs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252998" wp14:editId="6F04EDFC">
                <wp:simplePos x="0" y="0"/>
                <wp:positionH relativeFrom="column">
                  <wp:posOffset>1616710</wp:posOffset>
                </wp:positionH>
                <wp:positionV relativeFrom="paragraph">
                  <wp:posOffset>173990</wp:posOffset>
                </wp:positionV>
                <wp:extent cx="1266825" cy="704850"/>
                <wp:effectExtent l="0" t="0" r="28575" b="19050"/>
                <wp:wrapNone/>
                <wp:docPr id="362" name="Fluxograma: decisão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704850"/>
                        </a:xfrm>
                        <a:prstGeom prst="flowChartDecision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B5CDC" id="Fluxograma: decisão 362" o:spid="_x0000_s1026" type="#_x0000_t110" style="position:absolute;margin-left:127.3pt;margin-top:13.7pt;width:99.75pt;height:5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" fillcolor="#1f497d [3215]" strokecolor="#243f60 [1604]" strokeweight="2pt">
                <v:path arrowok="t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B98695" wp14:editId="11665439">
                <wp:simplePos x="0" y="0"/>
                <wp:positionH relativeFrom="column">
                  <wp:posOffset>1883410</wp:posOffset>
                </wp:positionH>
                <wp:positionV relativeFrom="paragraph">
                  <wp:posOffset>412115</wp:posOffset>
                </wp:positionV>
                <wp:extent cx="742950" cy="257175"/>
                <wp:effectExtent l="0" t="0" r="19050" b="28575"/>
                <wp:wrapNone/>
                <wp:docPr id="36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5717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DB871" w14:textId="77777777" w:rsidR="004304FF" w:rsidRPr="00476DCD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Alegações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98695" id="_x0000_s1038" type="#_x0000_t202" style="position:absolute;margin-left:148.3pt;margin-top:32.45pt;width:58.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" fillcolor="#1f497d [3215]" strokecolor="#1f497d [3215]">
                <v:textbox>
                  <w:txbxContent>
                    <w:p w14:paraId="373DB871" w14:textId="77777777" w:rsidR="004304FF" w:rsidRPr="00476DCD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Alegações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6CDE37" wp14:editId="2AF3FDBD">
                <wp:simplePos x="0" y="0"/>
                <wp:positionH relativeFrom="column">
                  <wp:posOffset>1198245</wp:posOffset>
                </wp:positionH>
                <wp:positionV relativeFrom="paragraph">
                  <wp:posOffset>194310</wp:posOffset>
                </wp:positionV>
                <wp:extent cx="381000" cy="209550"/>
                <wp:effectExtent l="0" t="0" r="0" b="0"/>
                <wp:wrapNone/>
                <wp:docPr id="35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4C032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CDE37" id="_x0000_s1039" type="#_x0000_t202" style="position:absolute;margin-left:94.35pt;margin-top:15.3pt;width:30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" stroked="f">
                <v:textbox>
                  <w:txbxContent>
                    <w:p w14:paraId="15E4C032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95C6E4" wp14:editId="08A85993">
                <wp:simplePos x="0" y="0"/>
                <wp:positionH relativeFrom="column">
                  <wp:posOffset>-108585</wp:posOffset>
                </wp:positionH>
                <wp:positionV relativeFrom="paragraph">
                  <wp:posOffset>262890</wp:posOffset>
                </wp:positionV>
                <wp:extent cx="1162050" cy="533400"/>
                <wp:effectExtent l="0" t="0" r="19050" b="19050"/>
                <wp:wrapNone/>
                <wp:docPr id="368" name="Rectângulo arredondado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533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B76AF7" id="Rectângulo arredondado 368" o:spid="_x0000_s1026" style="position:absolute;margin-left:-8.55pt;margin-top:20.7pt;width:91.5pt;height:4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" filled="f" strokecolor="#243f60 [1604]" strokeweight="2pt">
                <v:path arrowok="t"/>
              </v:roundrect>
            </w:pict>
          </mc:Fallback>
        </mc:AlternateContent>
      </w:r>
    </w:p>
    <w:p w14:paraId="41E82A5B" w14:textId="7BA2DCB6" w:rsidR="00DE1AC3" w:rsidRPr="00B9733C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FBC351" wp14:editId="20C689D8">
                <wp:simplePos x="0" y="0"/>
                <wp:positionH relativeFrom="column">
                  <wp:posOffset>-108585</wp:posOffset>
                </wp:positionH>
                <wp:positionV relativeFrom="paragraph">
                  <wp:posOffset>22860</wp:posOffset>
                </wp:positionV>
                <wp:extent cx="1181100" cy="438150"/>
                <wp:effectExtent l="0" t="0" r="0" b="0"/>
                <wp:wrapNone/>
                <wp:docPr id="36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0817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Reapreciação da candidatura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BC351" id="_x0000_s1040" type="#_x0000_t202" style="position:absolute;margin-left:-8.55pt;margin-top:1.8pt;width:93pt;height:3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" stroked="f">
                <v:textbox>
                  <w:txbxContent>
                    <w:p w14:paraId="46C50817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Reapreciação da candidatura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080AD87" wp14:editId="321CD3B8">
                <wp:simplePos x="0" y="0"/>
                <wp:positionH relativeFrom="column">
                  <wp:posOffset>1243965</wp:posOffset>
                </wp:positionH>
                <wp:positionV relativeFrom="paragraph">
                  <wp:posOffset>189230</wp:posOffset>
                </wp:positionV>
                <wp:extent cx="257175" cy="104775"/>
                <wp:effectExtent l="19050" t="19050" r="28575" b="47625"/>
                <wp:wrapNone/>
                <wp:docPr id="359" name="Seta para a direita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257175" cy="104775"/>
                        </a:xfrm>
                        <a:prstGeom prst="rightArrow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52CE4" id="Seta para a direita 359" o:spid="_x0000_s1026" type="#_x0000_t13" style="position:absolute;margin-left:97.95pt;margin-top:14.9pt;width:20.25pt;height:8.25pt;rotation:18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" adj="17200" fillcolor="#1f497d [3215]" strokecolor="#1f497d [3215]" strokeweight="2pt">
                <v:path arrowok="t"/>
              </v:shape>
            </w:pict>
          </mc:Fallback>
        </mc:AlternateContent>
      </w:r>
    </w:p>
    <w:p w14:paraId="02ADCB41" w14:textId="0941CCCD" w:rsidR="00DE1AC3" w:rsidRPr="00B9733C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8DE93C" wp14:editId="6760D7C0">
                <wp:simplePos x="0" y="0"/>
                <wp:positionH relativeFrom="column">
                  <wp:posOffset>2567940</wp:posOffset>
                </wp:positionH>
                <wp:positionV relativeFrom="paragraph">
                  <wp:posOffset>205740</wp:posOffset>
                </wp:positionV>
                <wp:extent cx="523875" cy="247650"/>
                <wp:effectExtent l="0" t="0" r="28575" b="19050"/>
                <wp:wrapNone/>
                <wp:docPr id="367" name="Rectângulo arredondado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247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7A4B85" id="Rectângulo arredondado 367" o:spid="_x0000_s1026" style="position:absolute;margin-left:202.2pt;margin-top:16.2pt;width:41.2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3990CC" wp14:editId="1B338E4D">
                <wp:simplePos x="0" y="0"/>
                <wp:positionH relativeFrom="column">
                  <wp:posOffset>2644140</wp:posOffset>
                </wp:positionH>
                <wp:positionV relativeFrom="paragraph">
                  <wp:posOffset>225425</wp:posOffset>
                </wp:positionV>
                <wp:extent cx="381000" cy="219075"/>
                <wp:effectExtent l="0" t="0" r="0" b="9525"/>
                <wp:wrapNone/>
                <wp:docPr id="36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535E7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990CC" id="_x0000_s1041" type="#_x0000_t202" style="position:absolute;margin-left:208.2pt;margin-top:17.75pt;width:30pt;height:1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" stroked="f">
                <v:textbox>
                  <w:txbxContent>
                    <w:p w14:paraId="5AB535E7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Não</w:t>
                      </w:r>
                    </w:p>
                  </w:txbxContent>
                </v:textbox>
              </v:shape>
            </w:pict>
          </mc:Fallback>
        </mc:AlternateContent>
      </w:r>
    </w:p>
    <w:p w14:paraId="605B3DE0" w14:textId="1DC11278" w:rsidR="00DE1AC3" w:rsidRPr="00B9733C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748819" wp14:editId="42DFC623">
                <wp:simplePos x="0" y="0"/>
                <wp:positionH relativeFrom="column">
                  <wp:posOffset>4012565</wp:posOffset>
                </wp:positionH>
                <wp:positionV relativeFrom="paragraph">
                  <wp:posOffset>7620</wp:posOffset>
                </wp:positionV>
                <wp:extent cx="1569720" cy="1122680"/>
                <wp:effectExtent l="0" t="0" r="11430" b="20320"/>
                <wp:wrapNone/>
                <wp:docPr id="373" name="Rectângulo arredondado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1122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AD5F58" id="Rectângulo arredondado 373" o:spid="_x0000_s1026" style="position:absolute;margin-left:315.95pt;margin-top:.6pt;width:123.6pt;height:88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" filled="f" strokecolor="#243f60 [1604]" strokeweight="2pt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960472" wp14:editId="2248DE07">
                <wp:simplePos x="0" y="0"/>
                <wp:positionH relativeFrom="column">
                  <wp:posOffset>4073525</wp:posOffset>
                </wp:positionH>
                <wp:positionV relativeFrom="paragraph">
                  <wp:posOffset>53340</wp:posOffset>
                </wp:positionV>
                <wp:extent cx="1478280" cy="1020445"/>
                <wp:effectExtent l="0" t="0" r="7620" b="8255"/>
                <wp:wrapNone/>
                <wp:docPr id="37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8280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A4D56" w14:textId="77777777" w:rsidR="004304FF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Data limite da decisão</w:t>
                            </w:r>
                            <w:r w:rsidRPr="00316054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BA2C02">
                              <w:rPr>
                                <w:b/>
                                <w:sz w:val="18"/>
                                <w:szCs w:val="18"/>
                              </w:rPr>
                              <w:t>60 dias úteis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a contar da data limite para a respetiva apresentação,  salvaguardando-se os casos previstos na legislação</w:t>
                            </w:r>
                          </w:p>
                          <w:p w14:paraId="52C5939D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60472" id="_x0000_s1042" type="#_x0000_t202" style="position:absolute;margin-left:320.75pt;margin-top:4.2pt;width:116.4pt;height:8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" stroked="f">
                <v:textbox>
                  <w:txbxContent>
                    <w:p w14:paraId="168A4D56" w14:textId="77777777" w:rsidR="004304FF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Data limite da decisão</w:t>
                      </w:r>
                      <w:r w:rsidRPr="00316054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Pr="00BA2C02">
                        <w:rPr>
                          <w:b/>
                          <w:sz w:val="18"/>
                          <w:szCs w:val="18"/>
                        </w:rPr>
                        <w:t>60 dias úteis</w:t>
                      </w:r>
                      <w:r>
                        <w:rPr>
                          <w:sz w:val="18"/>
                          <w:szCs w:val="18"/>
                        </w:rPr>
                        <w:t>, a contar da data limite para a respetiva apresentação,  salvaguardando-se os casos previstos na legislação</w:t>
                      </w:r>
                    </w:p>
                    <w:p w14:paraId="52C5939D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4354954" wp14:editId="23C7B542">
                <wp:simplePos x="0" y="0"/>
                <wp:positionH relativeFrom="column">
                  <wp:posOffset>1628775</wp:posOffset>
                </wp:positionH>
                <wp:positionV relativeFrom="paragraph">
                  <wp:posOffset>278765</wp:posOffset>
                </wp:positionV>
                <wp:extent cx="1247775" cy="390525"/>
                <wp:effectExtent l="0" t="0" r="28575" b="28575"/>
                <wp:wrapTight wrapText="bothSides">
                  <wp:wrapPolygon edited="0">
                    <wp:start x="0" y="0"/>
                    <wp:lineTo x="0" y="22127"/>
                    <wp:lineTo x="21765" y="22127"/>
                    <wp:lineTo x="21765" y="0"/>
                    <wp:lineTo x="0" y="0"/>
                  </wp:wrapPolygon>
                </wp:wrapTight>
                <wp:docPr id="36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905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2BEA8" w14:textId="77777777" w:rsidR="004304FF" w:rsidRPr="00316054" w:rsidRDefault="004304FF" w:rsidP="00DE1A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AG Decisão final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54954" id="_x0000_s1043" type="#_x0000_t202" style="position:absolute;margin-left:128.25pt;margin-top:21.95pt;width:98.25pt;height:30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" fillcolor="#1f497d [3215]" strokecolor="#1f497d [3215]">
                <v:textbox>
                  <w:txbxContent>
                    <w:p w14:paraId="66A2BEA8" w14:textId="77777777" w:rsidR="004304FF" w:rsidRPr="00316054" w:rsidRDefault="004304FF" w:rsidP="00DE1AC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AG Decisão final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7619C3C" w14:textId="77777777" w:rsidR="00DE1AC3" w:rsidRPr="00B9733C" w:rsidRDefault="00DE1AC3" w:rsidP="00DE1AC3">
      <w:pPr>
        <w:spacing w:line="240" w:lineRule="auto"/>
      </w:pPr>
    </w:p>
    <w:p w14:paraId="66B37CD1" w14:textId="0E97B2D2" w:rsidR="00DE1AC3" w:rsidRPr="00B9733C" w:rsidRDefault="00F949FC" w:rsidP="00DE1AC3">
      <w:pPr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4AF307" wp14:editId="1C51F103">
                <wp:simplePos x="0" y="0"/>
                <wp:positionH relativeFrom="column">
                  <wp:posOffset>2205990</wp:posOffset>
                </wp:positionH>
                <wp:positionV relativeFrom="paragraph">
                  <wp:posOffset>163195</wp:posOffset>
                </wp:positionV>
                <wp:extent cx="85725" cy="152400"/>
                <wp:effectExtent l="19050" t="0" r="47625" b="38100"/>
                <wp:wrapNone/>
                <wp:docPr id="360" name="Seta para baixo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5240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03F80" id="Seta para baixo 360" o:spid="_x0000_s1026" type="#_x0000_t67" style="position:absolute;margin-left:173.7pt;margin-top:12.85pt;width:6.75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" adj="15525" fillcolor="#1f497d [3215]" strokecolor="#243f60 [1604]" strokeweight="2pt">
                <v:path arrowok="t"/>
              </v:shape>
            </w:pict>
          </mc:Fallback>
        </mc:AlternateContent>
      </w:r>
    </w:p>
    <w:p w14:paraId="0EC841A9" w14:textId="77777777" w:rsidR="00DE1AC3" w:rsidRDefault="00DE1AC3" w:rsidP="00DE1AC3">
      <w:pPr>
        <w:spacing w:line="240" w:lineRule="auto"/>
        <w:jc w:val="both"/>
      </w:pPr>
    </w:p>
    <w:p w14:paraId="338B9ACE" w14:textId="2CE59773" w:rsidR="00DE1AC3" w:rsidRPr="00620B00" w:rsidRDefault="00F949FC" w:rsidP="005F0ADF">
      <w:pPr>
        <w:spacing w:line="240" w:lineRule="auto"/>
        <w:jc w:val="right"/>
        <w:rPr>
          <w:sz w:val="18"/>
          <w:szCs w:val="18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5A59BE" wp14:editId="7B37F602">
                <wp:simplePos x="0" y="0"/>
                <wp:positionH relativeFrom="column">
                  <wp:posOffset>1579245</wp:posOffset>
                </wp:positionH>
                <wp:positionV relativeFrom="paragraph">
                  <wp:posOffset>102235</wp:posOffset>
                </wp:positionV>
                <wp:extent cx="3947160" cy="266700"/>
                <wp:effectExtent l="0" t="0" r="0" b="0"/>
                <wp:wrapNone/>
                <wp:docPr id="37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D7692" w14:textId="77777777" w:rsidR="004304FF" w:rsidRPr="00316054" w:rsidRDefault="004304FF" w:rsidP="00DE1A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16054">
                              <w:rPr>
                                <w:sz w:val="18"/>
                                <w:szCs w:val="18"/>
                              </w:rPr>
                              <w:t xml:space="preserve">Data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limite da notificação final: 5 dias úteis, a contar da data da sua emissão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A59BE" id="_x0000_s1044" type="#_x0000_t202" style="position:absolute;left:0;text-align:left;margin-left:124.35pt;margin-top:8.05pt;width:310.8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" stroked="f">
                <v:textbox>
                  <w:txbxContent>
                    <w:p w14:paraId="1C1D7692" w14:textId="77777777" w:rsidR="004304FF" w:rsidRPr="00316054" w:rsidRDefault="004304FF" w:rsidP="00DE1AC3">
                      <w:pPr>
                        <w:rPr>
                          <w:sz w:val="18"/>
                          <w:szCs w:val="18"/>
                        </w:rPr>
                      </w:pPr>
                      <w:r w:rsidRPr="00316054">
                        <w:rPr>
                          <w:sz w:val="18"/>
                          <w:szCs w:val="18"/>
                        </w:rPr>
                        <w:t xml:space="preserve">Data </w:t>
                      </w:r>
                      <w:r>
                        <w:rPr>
                          <w:sz w:val="18"/>
                          <w:szCs w:val="18"/>
                        </w:rPr>
                        <w:t>limite da notificação final: 5 dias úteis, a contar da data da sua emissão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318DC9" wp14:editId="4468212B">
                <wp:simplePos x="0" y="0"/>
                <wp:positionH relativeFrom="column">
                  <wp:posOffset>1457325</wp:posOffset>
                </wp:positionH>
                <wp:positionV relativeFrom="paragraph">
                  <wp:posOffset>6985</wp:posOffset>
                </wp:positionV>
                <wp:extent cx="4122420" cy="428625"/>
                <wp:effectExtent l="0" t="0" r="11430" b="28575"/>
                <wp:wrapNone/>
                <wp:docPr id="371" name="Rectângulo arredondado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2420" cy="428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7A4833" id="Rectângulo arredondado 371" o:spid="_x0000_s1026" style="position:absolute;margin-left:114.75pt;margin-top:.55pt;width:324.6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" filled="f" strokecolor="#243f60 [1604]" strokeweight="2pt">
                <v:path arrowok="t"/>
              </v:roundrect>
            </w:pict>
          </mc:Fallback>
        </mc:AlternateContent>
      </w:r>
    </w:p>
    <w:p w14:paraId="0DBEA356" w14:textId="77777777" w:rsidR="00DE1AC3" w:rsidRPr="00620B00" w:rsidRDefault="00DE1AC3" w:rsidP="00DE1AC3">
      <w:pPr>
        <w:spacing w:after="0" w:line="240" w:lineRule="auto"/>
        <w:jc w:val="both"/>
        <w:rPr>
          <w:sz w:val="16"/>
          <w:szCs w:val="16"/>
        </w:rPr>
      </w:pPr>
    </w:p>
    <w:p w14:paraId="658CCD31" w14:textId="77777777" w:rsidR="00DE1AC3" w:rsidRPr="00620B00" w:rsidRDefault="00DE1AC3" w:rsidP="00DE1AC3">
      <w:pPr>
        <w:spacing w:after="0" w:line="240" w:lineRule="auto"/>
        <w:jc w:val="both"/>
        <w:rPr>
          <w:sz w:val="16"/>
          <w:szCs w:val="16"/>
        </w:rPr>
      </w:pPr>
    </w:p>
    <w:p w14:paraId="65A8BE6B" w14:textId="77777777" w:rsidR="00DE1AC3" w:rsidRPr="00620B00" w:rsidRDefault="00620B00" w:rsidP="00620B00">
      <w:pPr>
        <w:spacing w:after="120" w:line="240" w:lineRule="auto"/>
        <w:jc w:val="both"/>
        <w:rPr>
          <w:b/>
          <w:sz w:val="18"/>
          <w:szCs w:val="16"/>
        </w:rPr>
      </w:pPr>
      <w:r w:rsidRPr="00620B00">
        <w:rPr>
          <w:b/>
          <w:sz w:val="18"/>
          <w:szCs w:val="16"/>
        </w:rPr>
        <w:t>Notas:</w:t>
      </w:r>
    </w:p>
    <w:p w14:paraId="159E051C" w14:textId="77777777" w:rsidR="00DE1AC3" w:rsidRPr="00903A4B" w:rsidRDefault="00DE1AC3" w:rsidP="00DE1AC3">
      <w:pPr>
        <w:spacing w:after="0" w:line="240" w:lineRule="auto"/>
        <w:jc w:val="both"/>
        <w:rPr>
          <w:sz w:val="16"/>
          <w:szCs w:val="16"/>
        </w:rPr>
      </w:pPr>
      <w:r w:rsidRPr="00DE1AC3">
        <w:rPr>
          <w:b/>
          <w:sz w:val="16"/>
          <w:szCs w:val="16"/>
          <w:vertAlign w:val="superscript"/>
        </w:rPr>
        <w:t xml:space="preserve">1 </w:t>
      </w:r>
      <w:r w:rsidRPr="00903A4B">
        <w:rPr>
          <w:sz w:val="16"/>
          <w:szCs w:val="16"/>
        </w:rPr>
        <w:t>Os procedimentos de análise e decisão das candidaturas são os constantes do disposto nos artigos 17</w:t>
      </w:r>
      <w:r w:rsidR="004B7417">
        <w:rPr>
          <w:sz w:val="16"/>
          <w:szCs w:val="16"/>
        </w:rPr>
        <w:t>.º</w:t>
      </w:r>
      <w:r w:rsidRPr="00903A4B">
        <w:rPr>
          <w:sz w:val="16"/>
          <w:szCs w:val="16"/>
        </w:rPr>
        <w:t xml:space="preserve"> e 20</w:t>
      </w:r>
      <w:r w:rsidR="004B7417">
        <w:rPr>
          <w:sz w:val="16"/>
          <w:szCs w:val="16"/>
        </w:rPr>
        <w:t>.º</w:t>
      </w:r>
      <w:r w:rsidRPr="00903A4B">
        <w:rPr>
          <w:sz w:val="16"/>
          <w:szCs w:val="16"/>
        </w:rPr>
        <w:t xml:space="preserve"> do Decreto-Lei </w:t>
      </w:r>
      <w:r w:rsidR="004B7417">
        <w:rPr>
          <w:sz w:val="16"/>
          <w:szCs w:val="16"/>
        </w:rPr>
        <w:t xml:space="preserve">n.º </w:t>
      </w:r>
      <w:r w:rsidRPr="00903A4B">
        <w:rPr>
          <w:sz w:val="16"/>
          <w:szCs w:val="16"/>
        </w:rPr>
        <w:t>159/2014</w:t>
      </w:r>
      <w:r w:rsidR="004B7417">
        <w:rPr>
          <w:sz w:val="16"/>
          <w:szCs w:val="16"/>
        </w:rPr>
        <w:t>,</w:t>
      </w:r>
      <w:r w:rsidRPr="00903A4B">
        <w:rPr>
          <w:sz w:val="16"/>
          <w:szCs w:val="16"/>
        </w:rPr>
        <w:t xml:space="preserve"> de 27 de outubro.</w:t>
      </w:r>
    </w:p>
    <w:p w14:paraId="6A36CEC6" w14:textId="77777777" w:rsidR="00DE1AC3" w:rsidRPr="00903A4B" w:rsidRDefault="00DE1AC3" w:rsidP="00DE1AC3">
      <w:pPr>
        <w:spacing w:after="0" w:line="240" w:lineRule="auto"/>
        <w:jc w:val="both"/>
        <w:rPr>
          <w:sz w:val="16"/>
          <w:szCs w:val="16"/>
        </w:rPr>
      </w:pPr>
      <w:r w:rsidRPr="00DE1AC3">
        <w:rPr>
          <w:b/>
          <w:sz w:val="16"/>
          <w:szCs w:val="16"/>
          <w:vertAlign w:val="superscript"/>
        </w:rPr>
        <w:t>2</w:t>
      </w:r>
      <w:r w:rsidRPr="00903A4B">
        <w:rPr>
          <w:sz w:val="16"/>
          <w:szCs w:val="16"/>
          <w:vertAlign w:val="superscript"/>
        </w:rPr>
        <w:t xml:space="preserve"> </w:t>
      </w:r>
      <w:r w:rsidRPr="00903A4B">
        <w:rPr>
          <w:sz w:val="16"/>
          <w:szCs w:val="16"/>
        </w:rPr>
        <w:t>Nos termos do disposto no n.º 2 do artigo 21</w:t>
      </w:r>
      <w:r w:rsidR="004B7417">
        <w:rPr>
          <w:sz w:val="16"/>
          <w:szCs w:val="16"/>
        </w:rPr>
        <w:t>.º do Decreto-Lei n.º 159/</w:t>
      </w:r>
      <w:r w:rsidRPr="00903A4B">
        <w:rPr>
          <w:sz w:val="16"/>
          <w:szCs w:val="16"/>
        </w:rPr>
        <w:t>2014</w:t>
      </w:r>
      <w:r w:rsidR="004B7417">
        <w:rPr>
          <w:sz w:val="16"/>
          <w:szCs w:val="16"/>
        </w:rPr>
        <w:t>,</w:t>
      </w:r>
      <w:r w:rsidRPr="00903A4B">
        <w:rPr>
          <w:sz w:val="16"/>
          <w:szCs w:val="16"/>
        </w:rPr>
        <w:t xml:space="preserve"> de 27 de outubro</w:t>
      </w:r>
      <w:r w:rsidR="004B7417">
        <w:rPr>
          <w:sz w:val="16"/>
          <w:szCs w:val="16"/>
        </w:rPr>
        <w:t>,</w:t>
      </w:r>
      <w:r w:rsidRPr="00903A4B">
        <w:rPr>
          <w:sz w:val="16"/>
          <w:szCs w:val="16"/>
        </w:rPr>
        <w:t xml:space="preserve"> a decisão de aprovação caduca caso não seja assinado o termo de aceita</w:t>
      </w:r>
      <w:r w:rsidR="004B7417">
        <w:rPr>
          <w:sz w:val="16"/>
          <w:szCs w:val="16"/>
        </w:rPr>
        <w:t>ção no prazo máximo de 30 dias ú</w:t>
      </w:r>
      <w:r w:rsidRPr="00903A4B">
        <w:rPr>
          <w:sz w:val="16"/>
          <w:szCs w:val="16"/>
        </w:rPr>
        <w:t xml:space="preserve">teis, a contar da data de notificação da decisão, salvo motivo justificado, não imputável à entidade beneficiária e devidamente aceite pela autoridade de gestão.  </w:t>
      </w:r>
    </w:p>
    <w:p w14:paraId="53A76655" w14:textId="77777777" w:rsidR="00DE1AC3" w:rsidRDefault="00DE1AC3" w:rsidP="00DE1AC3">
      <w:pPr>
        <w:spacing w:after="0" w:line="240" w:lineRule="auto"/>
        <w:jc w:val="both"/>
        <w:rPr>
          <w:sz w:val="16"/>
          <w:szCs w:val="16"/>
        </w:rPr>
      </w:pPr>
      <w:r w:rsidRPr="00DE1AC3">
        <w:rPr>
          <w:b/>
          <w:sz w:val="16"/>
          <w:szCs w:val="16"/>
          <w:vertAlign w:val="superscript"/>
        </w:rPr>
        <w:t>3</w:t>
      </w:r>
      <w:r w:rsidRPr="00903A4B">
        <w:rPr>
          <w:sz w:val="16"/>
          <w:szCs w:val="16"/>
        </w:rPr>
        <w:t xml:space="preserve"> A contagem dos prazos indicados é feita nos termos do disposto no artigo 87</w:t>
      </w:r>
      <w:r w:rsidR="00620B00">
        <w:rPr>
          <w:sz w:val="16"/>
          <w:szCs w:val="16"/>
        </w:rPr>
        <w:t>.º</w:t>
      </w:r>
      <w:r w:rsidRPr="00903A4B">
        <w:rPr>
          <w:sz w:val="16"/>
          <w:szCs w:val="16"/>
        </w:rPr>
        <w:t xml:space="preserve"> do Decreto-Lei n. º 4/2015</w:t>
      </w:r>
      <w:r w:rsidR="00620B00">
        <w:rPr>
          <w:sz w:val="16"/>
          <w:szCs w:val="16"/>
        </w:rPr>
        <w:t>,</w:t>
      </w:r>
      <w:r w:rsidRPr="00903A4B">
        <w:rPr>
          <w:sz w:val="16"/>
          <w:szCs w:val="16"/>
        </w:rPr>
        <w:t xml:space="preserve"> de 7 de janeiro</w:t>
      </w:r>
      <w:r w:rsidR="00620B00">
        <w:rPr>
          <w:sz w:val="16"/>
          <w:szCs w:val="16"/>
        </w:rPr>
        <w:t xml:space="preserve">, </w:t>
      </w:r>
      <w:r w:rsidRPr="00903A4B">
        <w:rPr>
          <w:sz w:val="16"/>
          <w:szCs w:val="16"/>
        </w:rPr>
        <w:t xml:space="preserve">que aprovou em anexo o Código do Procedimento Administrativo. </w:t>
      </w:r>
    </w:p>
    <w:p w14:paraId="580DB401" w14:textId="77777777" w:rsidR="000E659D" w:rsidRDefault="000E659D" w:rsidP="00DE1AC3">
      <w:pPr>
        <w:spacing w:after="0" w:line="240" w:lineRule="auto"/>
        <w:jc w:val="both"/>
        <w:rPr>
          <w:sz w:val="16"/>
          <w:szCs w:val="16"/>
        </w:rPr>
      </w:pPr>
    </w:p>
    <w:p w14:paraId="20BF5E23" w14:textId="77777777" w:rsidR="000E659D" w:rsidRDefault="000E659D" w:rsidP="00DE1AC3">
      <w:pPr>
        <w:spacing w:after="0" w:line="240" w:lineRule="auto"/>
        <w:jc w:val="both"/>
        <w:rPr>
          <w:sz w:val="16"/>
          <w:szCs w:val="16"/>
        </w:rPr>
      </w:pPr>
    </w:p>
    <w:p w14:paraId="688B1B09" w14:textId="77777777" w:rsidR="000E659D" w:rsidRDefault="000E659D" w:rsidP="00DE1AC3">
      <w:pPr>
        <w:spacing w:after="0" w:line="240" w:lineRule="auto"/>
        <w:jc w:val="both"/>
        <w:rPr>
          <w:sz w:val="16"/>
          <w:szCs w:val="16"/>
        </w:rPr>
      </w:pPr>
    </w:p>
    <w:sectPr w:rsidR="000E659D" w:rsidSect="005A6EA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2CEEC" w14:textId="77777777" w:rsidR="004304FF" w:rsidRDefault="004304FF" w:rsidP="00AF4A17">
      <w:pPr>
        <w:spacing w:after="0" w:line="240" w:lineRule="auto"/>
      </w:pPr>
      <w:r>
        <w:separator/>
      </w:r>
    </w:p>
  </w:endnote>
  <w:endnote w:type="continuationSeparator" w:id="0">
    <w:p w14:paraId="5BAEC5F9" w14:textId="77777777" w:rsidR="004304FF" w:rsidRDefault="004304FF" w:rsidP="00AF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51258" w14:textId="77777777" w:rsidR="004304FF" w:rsidRDefault="004304FF" w:rsidP="005C392C">
    <w:pPr>
      <w:pStyle w:val="Rodap"/>
      <w:jc w:val="right"/>
      <w:rPr>
        <w:sz w:val="20"/>
      </w:rPr>
    </w:pPr>
  </w:p>
  <w:p w14:paraId="22FD9F80" w14:textId="77777777" w:rsidR="004304FF" w:rsidRDefault="004304FF" w:rsidP="005C392C">
    <w:pPr>
      <w:pStyle w:val="Rodap"/>
      <w:jc w:val="right"/>
      <w:rPr>
        <w:sz w:val="20"/>
      </w:rPr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4304FF" w:rsidRPr="00102F47" w14:paraId="2AB8B65A" w14:textId="77777777" w:rsidTr="002704C8">
      <w:tc>
        <w:tcPr>
          <w:tcW w:w="4247" w:type="dxa"/>
        </w:tcPr>
        <w:p w14:paraId="76DCA9B1" w14:textId="0EBD6651" w:rsidR="004304FF" w:rsidRPr="00102F47" w:rsidRDefault="004304FF" w:rsidP="005C392C">
          <w:pPr>
            <w:rPr>
              <w:rFonts w:ascii="Calibri" w:hAnsi="Calibri"/>
            </w:rPr>
          </w:pPr>
        </w:p>
      </w:tc>
      <w:tc>
        <w:tcPr>
          <w:tcW w:w="4247" w:type="dxa"/>
          <w:vAlign w:val="center"/>
        </w:tcPr>
        <w:p w14:paraId="0A66F459" w14:textId="77777777" w:rsidR="004304FF" w:rsidRPr="00102F47" w:rsidRDefault="004304FF" w:rsidP="005C392C">
          <w:pPr>
            <w:jc w:val="right"/>
            <w:rPr>
              <w:rFonts w:ascii="Calibri" w:hAnsi="Calibri"/>
            </w:rPr>
          </w:pPr>
          <w:sdt>
            <w:sdtPr>
              <w:rPr>
                <w:rFonts w:ascii="Calibri" w:hAnsi="Calibri"/>
                <w:sz w:val="18"/>
              </w:rPr>
              <w:id w:val="24145378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Calibri" w:hAnsi="Calibri"/>
                    <w:sz w:val="18"/>
                  </w:rPr>
                  <w:id w:val="547579440"/>
                  <w:docPartObj>
                    <w:docPartGallery w:val="Page Numbers (Top of Page)"/>
                    <w:docPartUnique/>
                  </w:docPartObj>
                </w:sdtPr>
                <w:sdtContent>
                  <w:r w:rsidRPr="005C392C">
                    <w:rPr>
                      <w:rFonts w:ascii="Calibri" w:hAnsi="Calibri"/>
                      <w:sz w:val="18"/>
                    </w:rPr>
                    <w:t xml:space="preserve">Pág. </w:t>
                  </w:r>
                  <w:r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begin"/>
                  </w:r>
                  <w:r w:rsidRPr="005C392C">
                    <w:rPr>
                      <w:rFonts w:ascii="Calibri" w:hAnsi="Calibri"/>
                      <w:b/>
                      <w:bCs/>
                      <w:sz w:val="18"/>
                    </w:rPr>
                    <w:instrText>PAGE</w:instrText>
                  </w:r>
                  <w:r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separate"/>
                  </w:r>
                  <w:r w:rsidR="00E02FD6">
                    <w:rPr>
                      <w:rFonts w:ascii="Calibri" w:hAnsi="Calibri"/>
                      <w:b/>
                      <w:bCs/>
                      <w:noProof/>
                      <w:sz w:val="18"/>
                    </w:rPr>
                    <w:t>2</w:t>
                  </w:r>
                  <w:r w:rsidRPr="005C392C">
                    <w:rPr>
                      <w:rFonts w:ascii="Calibri" w:hAnsi="Calibri"/>
                      <w:b/>
                      <w:bCs/>
                      <w:sz w:val="18"/>
                    </w:rPr>
                    <w:fldChar w:fldCharType="end"/>
                  </w:r>
                  <w:r w:rsidRPr="005C392C">
                    <w:rPr>
                      <w:rFonts w:ascii="Calibri" w:hAnsi="Calibri"/>
                      <w:sz w:val="18"/>
                    </w:rPr>
                    <w:t xml:space="preserve"> | </w:t>
                  </w:r>
                  <w:r w:rsidRPr="005C392C">
                    <w:rPr>
                      <w:rFonts w:ascii="Calibri" w:hAnsi="Calibri"/>
                      <w:bCs/>
                      <w:sz w:val="18"/>
                    </w:rPr>
                    <w:fldChar w:fldCharType="begin"/>
                  </w:r>
                  <w:r w:rsidRPr="005C392C">
                    <w:rPr>
                      <w:rFonts w:ascii="Calibri" w:hAnsi="Calibri"/>
                      <w:bCs/>
                      <w:sz w:val="18"/>
                    </w:rPr>
                    <w:instrText>NUMPAGES</w:instrText>
                  </w:r>
                  <w:r w:rsidRPr="005C392C">
                    <w:rPr>
                      <w:rFonts w:ascii="Calibri" w:hAnsi="Calibri"/>
                      <w:bCs/>
                      <w:sz w:val="18"/>
                    </w:rPr>
                    <w:fldChar w:fldCharType="separate"/>
                  </w:r>
                  <w:r w:rsidR="00E02FD6">
                    <w:rPr>
                      <w:rFonts w:ascii="Calibri" w:hAnsi="Calibri"/>
                      <w:bCs/>
                      <w:noProof/>
                      <w:sz w:val="18"/>
                    </w:rPr>
                    <w:t>2</w:t>
                  </w:r>
                  <w:r w:rsidRPr="005C392C">
                    <w:rPr>
                      <w:rFonts w:ascii="Calibri" w:hAnsi="Calibri"/>
                      <w:bCs/>
                      <w:sz w:val="18"/>
                    </w:rPr>
                    <w:fldChar w:fldCharType="end"/>
                  </w:r>
                </w:sdtContent>
              </w:sdt>
            </w:sdtContent>
          </w:sdt>
        </w:p>
      </w:tc>
    </w:tr>
  </w:tbl>
  <w:p w14:paraId="0B386122" w14:textId="77777777" w:rsidR="004304FF" w:rsidRPr="005C392C" w:rsidRDefault="004304FF" w:rsidP="005C392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B0FC2" w14:textId="237382CE" w:rsidR="004304FF" w:rsidRDefault="004304FF" w:rsidP="00F15C93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DFC52" w14:textId="77777777" w:rsidR="004304FF" w:rsidRDefault="004304FF" w:rsidP="00AF4A17">
      <w:pPr>
        <w:spacing w:after="0" w:line="240" w:lineRule="auto"/>
      </w:pPr>
      <w:r>
        <w:separator/>
      </w:r>
    </w:p>
  </w:footnote>
  <w:footnote w:type="continuationSeparator" w:id="0">
    <w:p w14:paraId="209A5CC2" w14:textId="77777777" w:rsidR="004304FF" w:rsidRDefault="004304FF" w:rsidP="00AF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8F007" w14:textId="77777777" w:rsidR="004304FF" w:rsidRDefault="004304FF" w:rsidP="00BA2A84">
    <w:pPr>
      <w:pStyle w:val="Cabealho"/>
      <w:jc w:val="both"/>
    </w:pPr>
  </w:p>
  <w:p w14:paraId="756D11F5" w14:textId="0C91CE26" w:rsidR="004304FF" w:rsidRDefault="004304FF" w:rsidP="00BA2A84">
    <w:pPr>
      <w:pStyle w:val="Cabealho"/>
    </w:pPr>
    <w:r>
      <w:object w:dxaOrig="2587" w:dyaOrig="1017" w14:anchorId="4DC866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9.75pt;height:50.25pt" o:ole="">
          <v:imagedata r:id="rId1" o:title=""/>
        </v:shape>
        <o:OLEObject Type="Embed" ProgID="Visio.Drawing.11" ShapeID="_x0000_i1025" DrawAspect="Content" ObjectID="_1540373558" r:id="rId2"/>
      </w:object>
    </w:r>
    <w:r w:rsidRPr="001B1E45">
      <w:rPr>
        <w:noProof/>
        <w:lang w:eastAsia="pt-PT"/>
      </w:rPr>
      <w:drawing>
        <wp:inline distT="0" distB="0" distL="0" distR="0" wp14:anchorId="509E3BA8" wp14:editId="61636A2E">
          <wp:extent cx="2834640" cy="604445"/>
          <wp:effectExtent l="0" t="0" r="381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17123" cy="622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DDD30" w14:textId="093EC52D" w:rsidR="004304FF" w:rsidRPr="00DA22AA" w:rsidRDefault="004304FF" w:rsidP="00DA22AA">
    <w:pPr>
      <w:pStyle w:val="Cabealho"/>
      <w:tabs>
        <w:tab w:val="clear" w:pos="4252"/>
        <w:tab w:val="clear" w:pos="8504"/>
        <w:tab w:val="center" w:pos="4607"/>
      </w:tabs>
    </w:pPr>
    <w:r>
      <w:object w:dxaOrig="2587" w:dyaOrig="1017" w14:anchorId="0F210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29.75pt;height:50.25pt" o:ole="">
          <v:imagedata r:id="rId1" o:title=""/>
        </v:shape>
        <o:OLEObject Type="Embed" ProgID="Visio.Drawing.11" ShapeID="_x0000_i1026" DrawAspect="Content" ObjectID="_1540373559" r:id="rId2"/>
      </w:object>
    </w:r>
    <w:r>
      <w:tab/>
    </w:r>
    <w:r w:rsidRPr="001B1E45">
      <w:rPr>
        <w:noProof/>
        <w:lang w:eastAsia="pt-PT"/>
      </w:rPr>
      <w:drawing>
        <wp:inline distT="0" distB="0" distL="0" distR="0" wp14:anchorId="481F17A7" wp14:editId="6BDB465F">
          <wp:extent cx="2834640" cy="604445"/>
          <wp:effectExtent l="0" t="0" r="3810" b="571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17123" cy="622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95F09"/>
    <w:multiLevelType w:val="hybridMultilevel"/>
    <w:tmpl w:val="66F05B24"/>
    <w:lvl w:ilvl="0" w:tplc="0816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05ED0F67"/>
    <w:multiLevelType w:val="hybridMultilevel"/>
    <w:tmpl w:val="7472CD5E"/>
    <w:lvl w:ilvl="0" w:tplc="761C857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27F32"/>
    <w:multiLevelType w:val="hybridMultilevel"/>
    <w:tmpl w:val="E7F8957C"/>
    <w:lvl w:ilvl="0" w:tplc="08160001">
      <w:start w:val="1"/>
      <w:numFmt w:val="bullet"/>
      <w:lvlText w:val=""/>
      <w:lvlJc w:val="left"/>
      <w:pPr>
        <w:ind w:left="119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4" w15:restartNumberingAfterBreak="0">
    <w:nsid w:val="392C0EDC"/>
    <w:multiLevelType w:val="hybridMultilevel"/>
    <w:tmpl w:val="6D3AC8B8"/>
    <w:lvl w:ilvl="0" w:tplc="CFD22B6A">
      <w:start w:val="1"/>
      <w:numFmt w:val="lowerRoman"/>
      <w:lvlText w:val="%1)"/>
      <w:lvlJc w:val="left"/>
      <w:pPr>
        <w:ind w:left="2062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F026316"/>
    <w:multiLevelType w:val="hybridMultilevel"/>
    <w:tmpl w:val="8D6E2234"/>
    <w:lvl w:ilvl="0" w:tplc="86C46DBE">
      <w:start w:val="1"/>
      <w:numFmt w:val="decimal"/>
      <w:lvlText w:val="7.%1."/>
      <w:lvlJc w:val="left"/>
      <w:pPr>
        <w:ind w:left="114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01228A8"/>
    <w:multiLevelType w:val="hybridMultilevel"/>
    <w:tmpl w:val="CCA0C5C6"/>
    <w:lvl w:ilvl="0" w:tplc="E8A00872">
      <w:start w:val="1"/>
      <w:numFmt w:val="lowerRoman"/>
      <w:lvlText w:val="%1"/>
      <w:lvlJc w:val="right"/>
      <w:pPr>
        <w:ind w:left="1287" w:hanging="360"/>
      </w:pPr>
      <w:rPr>
        <w:rFonts w:ascii="Arial" w:eastAsiaTheme="minorHAnsi" w:hAnsi="Arial" w:cs="Arial" w:hint="default"/>
      </w:rPr>
    </w:lvl>
    <w:lvl w:ilvl="1" w:tplc="CFD22B6A">
      <w:start w:val="1"/>
      <w:numFmt w:val="lowerRoman"/>
      <w:lvlText w:val="%2)"/>
      <w:lvlJc w:val="left"/>
      <w:pPr>
        <w:ind w:left="2007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533689C"/>
    <w:multiLevelType w:val="hybridMultilevel"/>
    <w:tmpl w:val="91EA2D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557FA"/>
    <w:multiLevelType w:val="multilevel"/>
    <w:tmpl w:val="D8AA87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99E0029"/>
    <w:multiLevelType w:val="hybridMultilevel"/>
    <w:tmpl w:val="F1F6EF08"/>
    <w:lvl w:ilvl="0" w:tplc="A162B6F6">
      <w:start w:val="1"/>
      <w:numFmt w:val="decimal"/>
      <w:lvlText w:val="%1."/>
      <w:lvlJc w:val="left"/>
      <w:pPr>
        <w:ind w:left="4329" w:hanging="360"/>
      </w:pPr>
      <w:rPr>
        <w:rFonts w:asciiTheme="minorHAnsi" w:hAnsiTheme="minorHAnsi" w:hint="default"/>
        <w:b/>
        <w:sz w:val="28"/>
      </w:rPr>
    </w:lvl>
    <w:lvl w:ilvl="1" w:tplc="A5006BF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E5BD9"/>
    <w:multiLevelType w:val="multilevel"/>
    <w:tmpl w:val="CF882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EEE4FD5"/>
    <w:multiLevelType w:val="hybridMultilevel"/>
    <w:tmpl w:val="A8F0AB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6528F"/>
    <w:multiLevelType w:val="hybridMultilevel"/>
    <w:tmpl w:val="0B68D34E"/>
    <w:lvl w:ilvl="0" w:tplc="4DCE6E6E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01BFC"/>
    <w:multiLevelType w:val="hybridMultilevel"/>
    <w:tmpl w:val="A478149E"/>
    <w:lvl w:ilvl="0" w:tplc="673A85EC">
      <w:start w:val="1"/>
      <w:numFmt w:val="lowerLetter"/>
      <w:lvlText w:val="%1)"/>
      <w:lvlJc w:val="right"/>
      <w:pPr>
        <w:ind w:left="1174" w:hanging="360"/>
      </w:pPr>
      <w:rPr>
        <w:rFonts w:asciiTheme="minorHAnsi" w:eastAsiaTheme="minorHAnsi" w:hAnsiTheme="minorHAnsi" w:cs="Arial" w:hint="default"/>
      </w:rPr>
    </w:lvl>
    <w:lvl w:ilvl="1" w:tplc="08160019">
      <w:start w:val="1"/>
      <w:numFmt w:val="lowerLetter"/>
      <w:lvlText w:val="%2."/>
      <w:lvlJc w:val="left"/>
      <w:pPr>
        <w:ind w:left="1894" w:hanging="360"/>
      </w:pPr>
    </w:lvl>
    <w:lvl w:ilvl="2" w:tplc="0816001B" w:tentative="1">
      <w:start w:val="1"/>
      <w:numFmt w:val="lowerRoman"/>
      <w:lvlText w:val="%3."/>
      <w:lvlJc w:val="right"/>
      <w:pPr>
        <w:ind w:left="2614" w:hanging="180"/>
      </w:pPr>
    </w:lvl>
    <w:lvl w:ilvl="3" w:tplc="0816000F" w:tentative="1">
      <w:start w:val="1"/>
      <w:numFmt w:val="decimal"/>
      <w:lvlText w:val="%4."/>
      <w:lvlJc w:val="left"/>
      <w:pPr>
        <w:ind w:left="3334" w:hanging="360"/>
      </w:pPr>
    </w:lvl>
    <w:lvl w:ilvl="4" w:tplc="08160019" w:tentative="1">
      <w:start w:val="1"/>
      <w:numFmt w:val="lowerLetter"/>
      <w:lvlText w:val="%5."/>
      <w:lvlJc w:val="left"/>
      <w:pPr>
        <w:ind w:left="4054" w:hanging="360"/>
      </w:pPr>
    </w:lvl>
    <w:lvl w:ilvl="5" w:tplc="0816001B" w:tentative="1">
      <w:start w:val="1"/>
      <w:numFmt w:val="lowerRoman"/>
      <w:lvlText w:val="%6."/>
      <w:lvlJc w:val="right"/>
      <w:pPr>
        <w:ind w:left="4774" w:hanging="180"/>
      </w:pPr>
    </w:lvl>
    <w:lvl w:ilvl="6" w:tplc="0816000F" w:tentative="1">
      <w:start w:val="1"/>
      <w:numFmt w:val="decimal"/>
      <w:lvlText w:val="%7."/>
      <w:lvlJc w:val="left"/>
      <w:pPr>
        <w:ind w:left="5494" w:hanging="360"/>
      </w:pPr>
    </w:lvl>
    <w:lvl w:ilvl="7" w:tplc="08160019" w:tentative="1">
      <w:start w:val="1"/>
      <w:numFmt w:val="lowerLetter"/>
      <w:lvlText w:val="%8."/>
      <w:lvlJc w:val="left"/>
      <w:pPr>
        <w:ind w:left="6214" w:hanging="360"/>
      </w:pPr>
    </w:lvl>
    <w:lvl w:ilvl="8" w:tplc="0816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4" w15:restartNumberingAfterBreak="0">
    <w:nsid w:val="66714E65"/>
    <w:multiLevelType w:val="hybridMultilevel"/>
    <w:tmpl w:val="CF14CC2E"/>
    <w:lvl w:ilvl="0" w:tplc="BBC89EAC">
      <w:start w:val="1"/>
      <w:numFmt w:val="lowerLetter"/>
      <w:lvlText w:val="%1)"/>
      <w:lvlJc w:val="right"/>
      <w:pPr>
        <w:ind w:left="1174" w:hanging="360"/>
      </w:pPr>
      <w:rPr>
        <w:rFonts w:asciiTheme="minorHAnsi" w:eastAsiaTheme="minorHAnsi" w:hAnsiTheme="minorHAnsi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894" w:hanging="360"/>
      </w:pPr>
    </w:lvl>
    <w:lvl w:ilvl="2" w:tplc="0816001B" w:tentative="1">
      <w:start w:val="1"/>
      <w:numFmt w:val="lowerRoman"/>
      <w:lvlText w:val="%3."/>
      <w:lvlJc w:val="right"/>
      <w:pPr>
        <w:ind w:left="2614" w:hanging="180"/>
      </w:pPr>
    </w:lvl>
    <w:lvl w:ilvl="3" w:tplc="0816000F" w:tentative="1">
      <w:start w:val="1"/>
      <w:numFmt w:val="decimal"/>
      <w:lvlText w:val="%4."/>
      <w:lvlJc w:val="left"/>
      <w:pPr>
        <w:ind w:left="3334" w:hanging="360"/>
      </w:pPr>
    </w:lvl>
    <w:lvl w:ilvl="4" w:tplc="08160019" w:tentative="1">
      <w:start w:val="1"/>
      <w:numFmt w:val="lowerLetter"/>
      <w:lvlText w:val="%5."/>
      <w:lvlJc w:val="left"/>
      <w:pPr>
        <w:ind w:left="4054" w:hanging="360"/>
      </w:pPr>
    </w:lvl>
    <w:lvl w:ilvl="5" w:tplc="0816001B" w:tentative="1">
      <w:start w:val="1"/>
      <w:numFmt w:val="lowerRoman"/>
      <w:lvlText w:val="%6."/>
      <w:lvlJc w:val="right"/>
      <w:pPr>
        <w:ind w:left="4774" w:hanging="180"/>
      </w:pPr>
    </w:lvl>
    <w:lvl w:ilvl="6" w:tplc="0816000F" w:tentative="1">
      <w:start w:val="1"/>
      <w:numFmt w:val="decimal"/>
      <w:lvlText w:val="%7."/>
      <w:lvlJc w:val="left"/>
      <w:pPr>
        <w:ind w:left="5494" w:hanging="360"/>
      </w:pPr>
    </w:lvl>
    <w:lvl w:ilvl="7" w:tplc="08160019" w:tentative="1">
      <w:start w:val="1"/>
      <w:numFmt w:val="lowerLetter"/>
      <w:lvlText w:val="%8."/>
      <w:lvlJc w:val="left"/>
      <w:pPr>
        <w:ind w:left="6214" w:hanging="360"/>
      </w:pPr>
    </w:lvl>
    <w:lvl w:ilvl="8" w:tplc="0816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79A7544D"/>
    <w:multiLevelType w:val="hybridMultilevel"/>
    <w:tmpl w:val="C3D44D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5"/>
  </w:num>
  <w:num w:numId="5">
    <w:abstractNumId w:val="13"/>
  </w:num>
  <w:num w:numId="6">
    <w:abstractNumId w:val="14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17"/>
    <w:rsid w:val="00001D18"/>
    <w:rsid w:val="0000228A"/>
    <w:rsid w:val="0000463C"/>
    <w:rsid w:val="00004ABA"/>
    <w:rsid w:val="00006215"/>
    <w:rsid w:val="00006AF7"/>
    <w:rsid w:val="000073B5"/>
    <w:rsid w:val="00011D85"/>
    <w:rsid w:val="0001245C"/>
    <w:rsid w:val="00015DD7"/>
    <w:rsid w:val="00016367"/>
    <w:rsid w:val="0002235D"/>
    <w:rsid w:val="000243B7"/>
    <w:rsid w:val="00024868"/>
    <w:rsid w:val="0002627D"/>
    <w:rsid w:val="0002714C"/>
    <w:rsid w:val="0004107B"/>
    <w:rsid w:val="00041141"/>
    <w:rsid w:val="00043EED"/>
    <w:rsid w:val="000452BC"/>
    <w:rsid w:val="000455AA"/>
    <w:rsid w:val="00046542"/>
    <w:rsid w:val="000501D4"/>
    <w:rsid w:val="00051C0B"/>
    <w:rsid w:val="00051C0D"/>
    <w:rsid w:val="00053FBA"/>
    <w:rsid w:val="0005428A"/>
    <w:rsid w:val="000544BD"/>
    <w:rsid w:val="00055787"/>
    <w:rsid w:val="00061516"/>
    <w:rsid w:val="00062103"/>
    <w:rsid w:val="00062654"/>
    <w:rsid w:val="00064FB5"/>
    <w:rsid w:val="00065997"/>
    <w:rsid w:val="00067566"/>
    <w:rsid w:val="00070F3B"/>
    <w:rsid w:val="00072D41"/>
    <w:rsid w:val="000732D2"/>
    <w:rsid w:val="000735A4"/>
    <w:rsid w:val="000738AC"/>
    <w:rsid w:val="000743C4"/>
    <w:rsid w:val="000762B5"/>
    <w:rsid w:val="00077FFA"/>
    <w:rsid w:val="00081129"/>
    <w:rsid w:val="00081D48"/>
    <w:rsid w:val="00084FE4"/>
    <w:rsid w:val="00085077"/>
    <w:rsid w:val="00085178"/>
    <w:rsid w:val="000879DD"/>
    <w:rsid w:val="00087DA3"/>
    <w:rsid w:val="0009033B"/>
    <w:rsid w:val="00092AB8"/>
    <w:rsid w:val="000930B4"/>
    <w:rsid w:val="0009317D"/>
    <w:rsid w:val="0009449C"/>
    <w:rsid w:val="00095771"/>
    <w:rsid w:val="00095B02"/>
    <w:rsid w:val="00096245"/>
    <w:rsid w:val="00096649"/>
    <w:rsid w:val="00097006"/>
    <w:rsid w:val="000A222D"/>
    <w:rsid w:val="000A455C"/>
    <w:rsid w:val="000A47C0"/>
    <w:rsid w:val="000A47D6"/>
    <w:rsid w:val="000A602E"/>
    <w:rsid w:val="000A79DA"/>
    <w:rsid w:val="000B18F5"/>
    <w:rsid w:val="000B2323"/>
    <w:rsid w:val="000B253B"/>
    <w:rsid w:val="000B5195"/>
    <w:rsid w:val="000B5A73"/>
    <w:rsid w:val="000C0107"/>
    <w:rsid w:val="000C0595"/>
    <w:rsid w:val="000C1047"/>
    <w:rsid w:val="000C1BB6"/>
    <w:rsid w:val="000C27B5"/>
    <w:rsid w:val="000C2BCB"/>
    <w:rsid w:val="000C2BDD"/>
    <w:rsid w:val="000C2EBC"/>
    <w:rsid w:val="000C5B77"/>
    <w:rsid w:val="000C5F37"/>
    <w:rsid w:val="000C6263"/>
    <w:rsid w:val="000C6AA3"/>
    <w:rsid w:val="000D0239"/>
    <w:rsid w:val="000D0EE1"/>
    <w:rsid w:val="000D1BBF"/>
    <w:rsid w:val="000D520B"/>
    <w:rsid w:val="000D6E3F"/>
    <w:rsid w:val="000D7008"/>
    <w:rsid w:val="000D79A8"/>
    <w:rsid w:val="000E0307"/>
    <w:rsid w:val="000E148E"/>
    <w:rsid w:val="000E19C1"/>
    <w:rsid w:val="000E1BB7"/>
    <w:rsid w:val="000E324F"/>
    <w:rsid w:val="000E3F72"/>
    <w:rsid w:val="000E437D"/>
    <w:rsid w:val="000E4776"/>
    <w:rsid w:val="000E6090"/>
    <w:rsid w:val="000E659D"/>
    <w:rsid w:val="000E7557"/>
    <w:rsid w:val="000F1486"/>
    <w:rsid w:val="000F2F2F"/>
    <w:rsid w:val="000F3EDB"/>
    <w:rsid w:val="000F3F23"/>
    <w:rsid w:val="000F40D7"/>
    <w:rsid w:val="000F4591"/>
    <w:rsid w:val="000F6AB7"/>
    <w:rsid w:val="000F7B5F"/>
    <w:rsid w:val="00100D2F"/>
    <w:rsid w:val="00100D62"/>
    <w:rsid w:val="0010144B"/>
    <w:rsid w:val="00101756"/>
    <w:rsid w:val="00101E9E"/>
    <w:rsid w:val="0010262A"/>
    <w:rsid w:val="00103606"/>
    <w:rsid w:val="0010396F"/>
    <w:rsid w:val="00103988"/>
    <w:rsid w:val="00103A6A"/>
    <w:rsid w:val="00103FC1"/>
    <w:rsid w:val="001062DD"/>
    <w:rsid w:val="00106786"/>
    <w:rsid w:val="001067CE"/>
    <w:rsid w:val="00107E34"/>
    <w:rsid w:val="00107E39"/>
    <w:rsid w:val="00110A39"/>
    <w:rsid w:val="00110CDF"/>
    <w:rsid w:val="001124B6"/>
    <w:rsid w:val="0011255E"/>
    <w:rsid w:val="00112B21"/>
    <w:rsid w:val="001151D8"/>
    <w:rsid w:val="001166EA"/>
    <w:rsid w:val="0011701C"/>
    <w:rsid w:val="00117823"/>
    <w:rsid w:val="00120691"/>
    <w:rsid w:val="001209A1"/>
    <w:rsid w:val="00121253"/>
    <w:rsid w:val="00121B2F"/>
    <w:rsid w:val="0012299F"/>
    <w:rsid w:val="001255A0"/>
    <w:rsid w:val="001259D1"/>
    <w:rsid w:val="00130ED1"/>
    <w:rsid w:val="001316A5"/>
    <w:rsid w:val="00132967"/>
    <w:rsid w:val="001330FF"/>
    <w:rsid w:val="00134E4A"/>
    <w:rsid w:val="0013779B"/>
    <w:rsid w:val="00137E7F"/>
    <w:rsid w:val="001410F3"/>
    <w:rsid w:val="00141F8E"/>
    <w:rsid w:val="00142C95"/>
    <w:rsid w:val="001440C0"/>
    <w:rsid w:val="001445F4"/>
    <w:rsid w:val="001459DF"/>
    <w:rsid w:val="00146593"/>
    <w:rsid w:val="00152436"/>
    <w:rsid w:val="00152D61"/>
    <w:rsid w:val="00160DD5"/>
    <w:rsid w:val="00162DD9"/>
    <w:rsid w:val="001639FC"/>
    <w:rsid w:val="00164226"/>
    <w:rsid w:val="00164E28"/>
    <w:rsid w:val="00165598"/>
    <w:rsid w:val="00170B37"/>
    <w:rsid w:val="00172F91"/>
    <w:rsid w:val="0017347C"/>
    <w:rsid w:val="001741ED"/>
    <w:rsid w:val="001746F5"/>
    <w:rsid w:val="001774AC"/>
    <w:rsid w:val="0018215A"/>
    <w:rsid w:val="0019024A"/>
    <w:rsid w:val="00191B2D"/>
    <w:rsid w:val="001931A7"/>
    <w:rsid w:val="001A116A"/>
    <w:rsid w:val="001A1AA7"/>
    <w:rsid w:val="001A34B2"/>
    <w:rsid w:val="001A37E1"/>
    <w:rsid w:val="001A4C50"/>
    <w:rsid w:val="001A71F3"/>
    <w:rsid w:val="001B2B9B"/>
    <w:rsid w:val="001B42EE"/>
    <w:rsid w:val="001B50AD"/>
    <w:rsid w:val="001B5D01"/>
    <w:rsid w:val="001B70AC"/>
    <w:rsid w:val="001C0032"/>
    <w:rsid w:val="001C0C5D"/>
    <w:rsid w:val="001C19F1"/>
    <w:rsid w:val="001C2EA4"/>
    <w:rsid w:val="001C4529"/>
    <w:rsid w:val="001C7AA7"/>
    <w:rsid w:val="001D04E2"/>
    <w:rsid w:val="001D1CDE"/>
    <w:rsid w:val="001D2040"/>
    <w:rsid w:val="001D4CFA"/>
    <w:rsid w:val="001D731F"/>
    <w:rsid w:val="001E0974"/>
    <w:rsid w:val="001E1C11"/>
    <w:rsid w:val="001E28E5"/>
    <w:rsid w:val="001E3A1F"/>
    <w:rsid w:val="001E44F2"/>
    <w:rsid w:val="001E4506"/>
    <w:rsid w:val="001E5B73"/>
    <w:rsid w:val="001F174F"/>
    <w:rsid w:val="001F2A71"/>
    <w:rsid w:val="001F5D99"/>
    <w:rsid w:val="001F7C4E"/>
    <w:rsid w:val="002054C4"/>
    <w:rsid w:val="002101A1"/>
    <w:rsid w:val="002112BE"/>
    <w:rsid w:val="00211DF6"/>
    <w:rsid w:val="00212C6D"/>
    <w:rsid w:val="00216798"/>
    <w:rsid w:val="00216A33"/>
    <w:rsid w:val="002174A0"/>
    <w:rsid w:val="0022136F"/>
    <w:rsid w:val="002213C5"/>
    <w:rsid w:val="002239DD"/>
    <w:rsid w:val="00223A21"/>
    <w:rsid w:val="0022523B"/>
    <w:rsid w:val="00225BF5"/>
    <w:rsid w:val="002275E7"/>
    <w:rsid w:val="00227790"/>
    <w:rsid w:val="002316DB"/>
    <w:rsid w:val="002317B0"/>
    <w:rsid w:val="00231DD9"/>
    <w:rsid w:val="002333CD"/>
    <w:rsid w:val="00234228"/>
    <w:rsid w:val="002345C7"/>
    <w:rsid w:val="0023613C"/>
    <w:rsid w:val="0024205A"/>
    <w:rsid w:val="002428C3"/>
    <w:rsid w:val="00243F46"/>
    <w:rsid w:val="00243F4D"/>
    <w:rsid w:val="00244321"/>
    <w:rsid w:val="00245D47"/>
    <w:rsid w:val="00246383"/>
    <w:rsid w:val="0024648C"/>
    <w:rsid w:val="002467EB"/>
    <w:rsid w:val="00246A03"/>
    <w:rsid w:val="002474E9"/>
    <w:rsid w:val="00247EC0"/>
    <w:rsid w:val="00251FD2"/>
    <w:rsid w:val="0025288A"/>
    <w:rsid w:val="002545DA"/>
    <w:rsid w:val="002553F4"/>
    <w:rsid w:val="002558D9"/>
    <w:rsid w:val="00257902"/>
    <w:rsid w:val="00257C0B"/>
    <w:rsid w:val="00262C77"/>
    <w:rsid w:val="00264742"/>
    <w:rsid w:val="00264913"/>
    <w:rsid w:val="002661D3"/>
    <w:rsid w:val="00266737"/>
    <w:rsid w:val="00267029"/>
    <w:rsid w:val="002674F0"/>
    <w:rsid w:val="002704C8"/>
    <w:rsid w:val="00272C42"/>
    <w:rsid w:val="00275213"/>
    <w:rsid w:val="002752DB"/>
    <w:rsid w:val="002757E9"/>
    <w:rsid w:val="00275CFE"/>
    <w:rsid w:val="00276895"/>
    <w:rsid w:val="00277F3F"/>
    <w:rsid w:val="002864E1"/>
    <w:rsid w:val="00287784"/>
    <w:rsid w:val="002900A2"/>
    <w:rsid w:val="00290894"/>
    <w:rsid w:val="00291EB8"/>
    <w:rsid w:val="002939CC"/>
    <w:rsid w:val="002943CC"/>
    <w:rsid w:val="00296029"/>
    <w:rsid w:val="00296767"/>
    <w:rsid w:val="002A0554"/>
    <w:rsid w:val="002A1667"/>
    <w:rsid w:val="002A44EA"/>
    <w:rsid w:val="002A686E"/>
    <w:rsid w:val="002A6A0A"/>
    <w:rsid w:val="002A6A6B"/>
    <w:rsid w:val="002A6D09"/>
    <w:rsid w:val="002A7155"/>
    <w:rsid w:val="002B15FC"/>
    <w:rsid w:val="002B2A52"/>
    <w:rsid w:val="002B75D4"/>
    <w:rsid w:val="002C0349"/>
    <w:rsid w:val="002C154B"/>
    <w:rsid w:val="002C2D24"/>
    <w:rsid w:val="002C5813"/>
    <w:rsid w:val="002C71B2"/>
    <w:rsid w:val="002C7E70"/>
    <w:rsid w:val="002C7F6C"/>
    <w:rsid w:val="002D02D0"/>
    <w:rsid w:val="002D0708"/>
    <w:rsid w:val="002D1BE8"/>
    <w:rsid w:val="002D3955"/>
    <w:rsid w:val="002D4FAE"/>
    <w:rsid w:val="002D6F4C"/>
    <w:rsid w:val="002D774D"/>
    <w:rsid w:val="002E002D"/>
    <w:rsid w:val="002E0F54"/>
    <w:rsid w:val="002E1C70"/>
    <w:rsid w:val="002E2AB7"/>
    <w:rsid w:val="002E4269"/>
    <w:rsid w:val="002E49CA"/>
    <w:rsid w:val="002E7D27"/>
    <w:rsid w:val="002F2310"/>
    <w:rsid w:val="002F5812"/>
    <w:rsid w:val="002F6244"/>
    <w:rsid w:val="002F7D06"/>
    <w:rsid w:val="00300400"/>
    <w:rsid w:val="003020F5"/>
    <w:rsid w:val="003027FA"/>
    <w:rsid w:val="00304C4C"/>
    <w:rsid w:val="00305CD9"/>
    <w:rsid w:val="00306290"/>
    <w:rsid w:val="00307BF3"/>
    <w:rsid w:val="003109AD"/>
    <w:rsid w:val="00310AF7"/>
    <w:rsid w:val="0031116E"/>
    <w:rsid w:val="00313A55"/>
    <w:rsid w:val="00313CFA"/>
    <w:rsid w:val="00315BF9"/>
    <w:rsid w:val="00316B12"/>
    <w:rsid w:val="0031720D"/>
    <w:rsid w:val="00320A57"/>
    <w:rsid w:val="003247D4"/>
    <w:rsid w:val="003249F6"/>
    <w:rsid w:val="00324A5D"/>
    <w:rsid w:val="003250D2"/>
    <w:rsid w:val="00325190"/>
    <w:rsid w:val="00325E5B"/>
    <w:rsid w:val="00326F51"/>
    <w:rsid w:val="00327A50"/>
    <w:rsid w:val="00330F73"/>
    <w:rsid w:val="003319CD"/>
    <w:rsid w:val="00331E70"/>
    <w:rsid w:val="00332B22"/>
    <w:rsid w:val="00337E5A"/>
    <w:rsid w:val="0034126A"/>
    <w:rsid w:val="00342D38"/>
    <w:rsid w:val="0034353D"/>
    <w:rsid w:val="003462F9"/>
    <w:rsid w:val="00347266"/>
    <w:rsid w:val="00347757"/>
    <w:rsid w:val="00347FE2"/>
    <w:rsid w:val="003502AC"/>
    <w:rsid w:val="00350661"/>
    <w:rsid w:val="00350973"/>
    <w:rsid w:val="00352CD8"/>
    <w:rsid w:val="00352FE6"/>
    <w:rsid w:val="00353168"/>
    <w:rsid w:val="00356FBA"/>
    <w:rsid w:val="003575D0"/>
    <w:rsid w:val="00357F16"/>
    <w:rsid w:val="00360D33"/>
    <w:rsid w:val="00362040"/>
    <w:rsid w:val="00365663"/>
    <w:rsid w:val="003660CB"/>
    <w:rsid w:val="00366CF9"/>
    <w:rsid w:val="00372413"/>
    <w:rsid w:val="003728A8"/>
    <w:rsid w:val="00372AA9"/>
    <w:rsid w:val="00374FAE"/>
    <w:rsid w:val="00375604"/>
    <w:rsid w:val="00375844"/>
    <w:rsid w:val="003760C7"/>
    <w:rsid w:val="003762B4"/>
    <w:rsid w:val="003772D6"/>
    <w:rsid w:val="00380D25"/>
    <w:rsid w:val="00382E22"/>
    <w:rsid w:val="00385E12"/>
    <w:rsid w:val="00387430"/>
    <w:rsid w:val="00390886"/>
    <w:rsid w:val="00390A56"/>
    <w:rsid w:val="00390BB4"/>
    <w:rsid w:val="00394193"/>
    <w:rsid w:val="00394E6F"/>
    <w:rsid w:val="003950D1"/>
    <w:rsid w:val="003954D7"/>
    <w:rsid w:val="00395D5E"/>
    <w:rsid w:val="00397B44"/>
    <w:rsid w:val="003A04DD"/>
    <w:rsid w:val="003A25B5"/>
    <w:rsid w:val="003A2623"/>
    <w:rsid w:val="003A2B64"/>
    <w:rsid w:val="003A2BA2"/>
    <w:rsid w:val="003A3BF6"/>
    <w:rsid w:val="003A620F"/>
    <w:rsid w:val="003A645E"/>
    <w:rsid w:val="003A7750"/>
    <w:rsid w:val="003B05E8"/>
    <w:rsid w:val="003B1E38"/>
    <w:rsid w:val="003B311D"/>
    <w:rsid w:val="003B3B20"/>
    <w:rsid w:val="003B58EA"/>
    <w:rsid w:val="003C3F6E"/>
    <w:rsid w:val="003C5B06"/>
    <w:rsid w:val="003C74C6"/>
    <w:rsid w:val="003C7FFD"/>
    <w:rsid w:val="003D0013"/>
    <w:rsid w:val="003D0552"/>
    <w:rsid w:val="003D0A7C"/>
    <w:rsid w:val="003D2458"/>
    <w:rsid w:val="003D4A18"/>
    <w:rsid w:val="003D4C98"/>
    <w:rsid w:val="003D508B"/>
    <w:rsid w:val="003D6A00"/>
    <w:rsid w:val="003D6BE0"/>
    <w:rsid w:val="003E17E8"/>
    <w:rsid w:val="003E3901"/>
    <w:rsid w:val="003E5E42"/>
    <w:rsid w:val="003E6B59"/>
    <w:rsid w:val="003E7138"/>
    <w:rsid w:val="003E74E6"/>
    <w:rsid w:val="003F1DAD"/>
    <w:rsid w:val="003F2A4F"/>
    <w:rsid w:val="003F2C03"/>
    <w:rsid w:val="003F31C3"/>
    <w:rsid w:val="003F39E8"/>
    <w:rsid w:val="003F4569"/>
    <w:rsid w:val="003F5C62"/>
    <w:rsid w:val="003F5E9C"/>
    <w:rsid w:val="00400157"/>
    <w:rsid w:val="00400F1C"/>
    <w:rsid w:val="00402424"/>
    <w:rsid w:val="00403229"/>
    <w:rsid w:val="0040424E"/>
    <w:rsid w:val="00411CBB"/>
    <w:rsid w:val="00412695"/>
    <w:rsid w:val="00412D3B"/>
    <w:rsid w:val="00413782"/>
    <w:rsid w:val="004139F1"/>
    <w:rsid w:val="00416212"/>
    <w:rsid w:val="0041728C"/>
    <w:rsid w:val="00420CE8"/>
    <w:rsid w:val="00421181"/>
    <w:rsid w:val="004223AF"/>
    <w:rsid w:val="004279BF"/>
    <w:rsid w:val="004304FF"/>
    <w:rsid w:val="00432D16"/>
    <w:rsid w:val="00434548"/>
    <w:rsid w:val="00435671"/>
    <w:rsid w:val="00436E65"/>
    <w:rsid w:val="00441B70"/>
    <w:rsid w:val="00442E84"/>
    <w:rsid w:val="004445C1"/>
    <w:rsid w:val="00444FDD"/>
    <w:rsid w:val="00445169"/>
    <w:rsid w:val="004470D3"/>
    <w:rsid w:val="004479A0"/>
    <w:rsid w:val="00447FC2"/>
    <w:rsid w:val="0045036E"/>
    <w:rsid w:val="00452ED1"/>
    <w:rsid w:val="0045592B"/>
    <w:rsid w:val="0045653B"/>
    <w:rsid w:val="00457122"/>
    <w:rsid w:val="004577D7"/>
    <w:rsid w:val="004626ED"/>
    <w:rsid w:val="004636D7"/>
    <w:rsid w:val="00463B68"/>
    <w:rsid w:val="0046416F"/>
    <w:rsid w:val="004649A4"/>
    <w:rsid w:val="0046560B"/>
    <w:rsid w:val="004658CF"/>
    <w:rsid w:val="00470A6D"/>
    <w:rsid w:val="00471883"/>
    <w:rsid w:val="00472B20"/>
    <w:rsid w:val="00472E87"/>
    <w:rsid w:val="00472F57"/>
    <w:rsid w:val="004735EE"/>
    <w:rsid w:val="00473FA8"/>
    <w:rsid w:val="004757E4"/>
    <w:rsid w:val="00476CA0"/>
    <w:rsid w:val="0048187E"/>
    <w:rsid w:val="004839B6"/>
    <w:rsid w:val="004905A5"/>
    <w:rsid w:val="0049377F"/>
    <w:rsid w:val="00496978"/>
    <w:rsid w:val="004A0660"/>
    <w:rsid w:val="004A2B44"/>
    <w:rsid w:val="004A30B7"/>
    <w:rsid w:val="004A3533"/>
    <w:rsid w:val="004A5BD6"/>
    <w:rsid w:val="004A6C64"/>
    <w:rsid w:val="004A7987"/>
    <w:rsid w:val="004B00B1"/>
    <w:rsid w:val="004B0157"/>
    <w:rsid w:val="004B1E86"/>
    <w:rsid w:val="004B256E"/>
    <w:rsid w:val="004B4E7C"/>
    <w:rsid w:val="004B6B1A"/>
    <w:rsid w:val="004B7417"/>
    <w:rsid w:val="004C08BA"/>
    <w:rsid w:val="004C0EBF"/>
    <w:rsid w:val="004C27D5"/>
    <w:rsid w:val="004C55CC"/>
    <w:rsid w:val="004D0F6B"/>
    <w:rsid w:val="004D16A2"/>
    <w:rsid w:val="004D1F23"/>
    <w:rsid w:val="004D275A"/>
    <w:rsid w:val="004D47AA"/>
    <w:rsid w:val="004D65DD"/>
    <w:rsid w:val="004E1298"/>
    <w:rsid w:val="004E29BC"/>
    <w:rsid w:val="004E3666"/>
    <w:rsid w:val="004E5BCC"/>
    <w:rsid w:val="004E7412"/>
    <w:rsid w:val="004F42B9"/>
    <w:rsid w:val="004F5B01"/>
    <w:rsid w:val="004F6DF4"/>
    <w:rsid w:val="004F6FAC"/>
    <w:rsid w:val="00500CBF"/>
    <w:rsid w:val="00501CC9"/>
    <w:rsid w:val="00502756"/>
    <w:rsid w:val="00502B26"/>
    <w:rsid w:val="00506569"/>
    <w:rsid w:val="00506B2C"/>
    <w:rsid w:val="00507EB3"/>
    <w:rsid w:val="005115E5"/>
    <w:rsid w:val="00512EF9"/>
    <w:rsid w:val="00513D4B"/>
    <w:rsid w:val="005153CF"/>
    <w:rsid w:val="00516E8E"/>
    <w:rsid w:val="005219F1"/>
    <w:rsid w:val="00522515"/>
    <w:rsid w:val="005230A8"/>
    <w:rsid w:val="00525031"/>
    <w:rsid w:val="0052587E"/>
    <w:rsid w:val="00526B73"/>
    <w:rsid w:val="00527F24"/>
    <w:rsid w:val="00530666"/>
    <w:rsid w:val="005307CA"/>
    <w:rsid w:val="00534B98"/>
    <w:rsid w:val="005362CB"/>
    <w:rsid w:val="00537006"/>
    <w:rsid w:val="00537DE2"/>
    <w:rsid w:val="00537E9A"/>
    <w:rsid w:val="005411CF"/>
    <w:rsid w:val="005418A4"/>
    <w:rsid w:val="0054262D"/>
    <w:rsid w:val="00542EA2"/>
    <w:rsid w:val="00546A81"/>
    <w:rsid w:val="00546BCD"/>
    <w:rsid w:val="00550019"/>
    <w:rsid w:val="005504A1"/>
    <w:rsid w:val="00550968"/>
    <w:rsid w:val="00552D64"/>
    <w:rsid w:val="00553B46"/>
    <w:rsid w:val="00553E61"/>
    <w:rsid w:val="00554767"/>
    <w:rsid w:val="00555956"/>
    <w:rsid w:val="00556214"/>
    <w:rsid w:val="00556252"/>
    <w:rsid w:val="00556943"/>
    <w:rsid w:val="00556C8C"/>
    <w:rsid w:val="00557B8C"/>
    <w:rsid w:val="005606EE"/>
    <w:rsid w:val="005611ED"/>
    <w:rsid w:val="005658CA"/>
    <w:rsid w:val="00566AFF"/>
    <w:rsid w:val="005732D1"/>
    <w:rsid w:val="00573772"/>
    <w:rsid w:val="005761FF"/>
    <w:rsid w:val="0058008F"/>
    <w:rsid w:val="0058202B"/>
    <w:rsid w:val="005823AD"/>
    <w:rsid w:val="005828E1"/>
    <w:rsid w:val="00582A5C"/>
    <w:rsid w:val="005849C7"/>
    <w:rsid w:val="00584FCC"/>
    <w:rsid w:val="005866B7"/>
    <w:rsid w:val="00590308"/>
    <w:rsid w:val="005907E3"/>
    <w:rsid w:val="00590BD0"/>
    <w:rsid w:val="0059183C"/>
    <w:rsid w:val="0059224E"/>
    <w:rsid w:val="0059228F"/>
    <w:rsid w:val="005924B3"/>
    <w:rsid w:val="00592949"/>
    <w:rsid w:val="00594456"/>
    <w:rsid w:val="00596060"/>
    <w:rsid w:val="005967AC"/>
    <w:rsid w:val="005A318A"/>
    <w:rsid w:val="005A372C"/>
    <w:rsid w:val="005A440D"/>
    <w:rsid w:val="005A6516"/>
    <w:rsid w:val="005A6EA9"/>
    <w:rsid w:val="005B12DA"/>
    <w:rsid w:val="005B3EA4"/>
    <w:rsid w:val="005B4650"/>
    <w:rsid w:val="005B6017"/>
    <w:rsid w:val="005C2691"/>
    <w:rsid w:val="005C2B22"/>
    <w:rsid w:val="005C392C"/>
    <w:rsid w:val="005C5097"/>
    <w:rsid w:val="005C70BC"/>
    <w:rsid w:val="005D284C"/>
    <w:rsid w:val="005D2C1A"/>
    <w:rsid w:val="005D386A"/>
    <w:rsid w:val="005D582D"/>
    <w:rsid w:val="005D63B1"/>
    <w:rsid w:val="005D7A9F"/>
    <w:rsid w:val="005E1659"/>
    <w:rsid w:val="005E24BB"/>
    <w:rsid w:val="005E2610"/>
    <w:rsid w:val="005E4469"/>
    <w:rsid w:val="005E4B17"/>
    <w:rsid w:val="005E56A5"/>
    <w:rsid w:val="005E6749"/>
    <w:rsid w:val="005E6AE4"/>
    <w:rsid w:val="005E786F"/>
    <w:rsid w:val="005F03A1"/>
    <w:rsid w:val="005F06A9"/>
    <w:rsid w:val="005F0ADF"/>
    <w:rsid w:val="005F0DCF"/>
    <w:rsid w:val="005F1D9C"/>
    <w:rsid w:val="005F1E84"/>
    <w:rsid w:val="005F3764"/>
    <w:rsid w:val="005F4688"/>
    <w:rsid w:val="005F52D5"/>
    <w:rsid w:val="005F5565"/>
    <w:rsid w:val="005F5957"/>
    <w:rsid w:val="005F75B9"/>
    <w:rsid w:val="005F77A3"/>
    <w:rsid w:val="00600B19"/>
    <w:rsid w:val="00601686"/>
    <w:rsid w:val="00603C1F"/>
    <w:rsid w:val="0060496B"/>
    <w:rsid w:val="006100D3"/>
    <w:rsid w:val="00611CBD"/>
    <w:rsid w:val="00613B41"/>
    <w:rsid w:val="006173B8"/>
    <w:rsid w:val="00617548"/>
    <w:rsid w:val="00617CEE"/>
    <w:rsid w:val="00620B00"/>
    <w:rsid w:val="006216BD"/>
    <w:rsid w:val="00622004"/>
    <w:rsid w:val="00623558"/>
    <w:rsid w:val="00623E16"/>
    <w:rsid w:val="00624300"/>
    <w:rsid w:val="00627F50"/>
    <w:rsid w:val="0063261F"/>
    <w:rsid w:val="00632B95"/>
    <w:rsid w:val="00634CB0"/>
    <w:rsid w:val="00635A00"/>
    <w:rsid w:val="00636B47"/>
    <w:rsid w:val="006374CB"/>
    <w:rsid w:val="00641746"/>
    <w:rsid w:val="00642320"/>
    <w:rsid w:val="0064634E"/>
    <w:rsid w:val="006466AF"/>
    <w:rsid w:val="006473CB"/>
    <w:rsid w:val="006478B8"/>
    <w:rsid w:val="006511E1"/>
    <w:rsid w:val="006512CB"/>
    <w:rsid w:val="0065159E"/>
    <w:rsid w:val="00653DEE"/>
    <w:rsid w:val="0065426E"/>
    <w:rsid w:val="00654785"/>
    <w:rsid w:val="0065497B"/>
    <w:rsid w:val="006549FF"/>
    <w:rsid w:val="0065603E"/>
    <w:rsid w:val="00657B18"/>
    <w:rsid w:val="00661317"/>
    <w:rsid w:val="0066242E"/>
    <w:rsid w:val="00662BD4"/>
    <w:rsid w:val="00662D4B"/>
    <w:rsid w:val="00663880"/>
    <w:rsid w:val="00664F67"/>
    <w:rsid w:val="00666974"/>
    <w:rsid w:val="006672F8"/>
    <w:rsid w:val="00670194"/>
    <w:rsid w:val="006704E9"/>
    <w:rsid w:val="00671247"/>
    <w:rsid w:val="00671469"/>
    <w:rsid w:val="006723C6"/>
    <w:rsid w:val="006732C6"/>
    <w:rsid w:val="006745B7"/>
    <w:rsid w:val="006751DC"/>
    <w:rsid w:val="00676339"/>
    <w:rsid w:val="006831A9"/>
    <w:rsid w:val="006831FD"/>
    <w:rsid w:val="0068518D"/>
    <w:rsid w:val="00685E8E"/>
    <w:rsid w:val="0069135C"/>
    <w:rsid w:val="00691660"/>
    <w:rsid w:val="006942DD"/>
    <w:rsid w:val="00696549"/>
    <w:rsid w:val="006A2F2A"/>
    <w:rsid w:val="006A3041"/>
    <w:rsid w:val="006A6C3C"/>
    <w:rsid w:val="006B198A"/>
    <w:rsid w:val="006B19AA"/>
    <w:rsid w:val="006B504D"/>
    <w:rsid w:val="006B6BE8"/>
    <w:rsid w:val="006C12E7"/>
    <w:rsid w:val="006C35F9"/>
    <w:rsid w:val="006C3C37"/>
    <w:rsid w:val="006C49CB"/>
    <w:rsid w:val="006C4D50"/>
    <w:rsid w:val="006C5305"/>
    <w:rsid w:val="006C6A35"/>
    <w:rsid w:val="006C6C7E"/>
    <w:rsid w:val="006C6D28"/>
    <w:rsid w:val="006C72EF"/>
    <w:rsid w:val="006C7A9C"/>
    <w:rsid w:val="006D01D7"/>
    <w:rsid w:val="006D1583"/>
    <w:rsid w:val="006D161F"/>
    <w:rsid w:val="006D197A"/>
    <w:rsid w:val="006D282B"/>
    <w:rsid w:val="006D3961"/>
    <w:rsid w:val="006D49ED"/>
    <w:rsid w:val="006D62BA"/>
    <w:rsid w:val="006D64C3"/>
    <w:rsid w:val="006D7FCD"/>
    <w:rsid w:val="006E0614"/>
    <w:rsid w:val="006E16FA"/>
    <w:rsid w:val="006E1E92"/>
    <w:rsid w:val="006E3222"/>
    <w:rsid w:val="006E4644"/>
    <w:rsid w:val="006E49DB"/>
    <w:rsid w:val="006E4BFF"/>
    <w:rsid w:val="006E5CB0"/>
    <w:rsid w:val="006E6387"/>
    <w:rsid w:val="006E7224"/>
    <w:rsid w:val="006F2910"/>
    <w:rsid w:val="006F31F3"/>
    <w:rsid w:val="006F3375"/>
    <w:rsid w:val="006F3DB5"/>
    <w:rsid w:val="006F3F69"/>
    <w:rsid w:val="006F486E"/>
    <w:rsid w:val="006F4BD5"/>
    <w:rsid w:val="006F5899"/>
    <w:rsid w:val="006F774B"/>
    <w:rsid w:val="006F7FF1"/>
    <w:rsid w:val="00700404"/>
    <w:rsid w:val="007033F3"/>
    <w:rsid w:val="00704BC1"/>
    <w:rsid w:val="00705609"/>
    <w:rsid w:val="007057CD"/>
    <w:rsid w:val="00706407"/>
    <w:rsid w:val="00707385"/>
    <w:rsid w:val="007105B7"/>
    <w:rsid w:val="00710B25"/>
    <w:rsid w:val="00710D23"/>
    <w:rsid w:val="00714F44"/>
    <w:rsid w:val="00715728"/>
    <w:rsid w:val="00715D4C"/>
    <w:rsid w:val="00717D80"/>
    <w:rsid w:val="00720886"/>
    <w:rsid w:val="00720B18"/>
    <w:rsid w:val="00721E77"/>
    <w:rsid w:val="00723A7A"/>
    <w:rsid w:val="00730356"/>
    <w:rsid w:val="00730449"/>
    <w:rsid w:val="007315E8"/>
    <w:rsid w:val="007320CF"/>
    <w:rsid w:val="007347A4"/>
    <w:rsid w:val="0073587E"/>
    <w:rsid w:val="00741216"/>
    <w:rsid w:val="00742CBE"/>
    <w:rsid w:val="00743DD9"/>
    <w:rsid w:val="00744655"/>
    <w:rsid w:val="00744F02"/>
    <w:rsid w:val="007459F3"/>
    <w:rsid w:val="00746AB3"/>
    <w:rsid w:val="007471F6"/>
    <w:rsid w:val="007475B1"/>
    <w:rsid w:val="007475F2"/>
    <w:rsid w:val="007511A4"/>
    <w:rsid w:val="00751F14"/>
    <w:rsid w:val="00753087"/>
    <w:rsid w:val="007551E0"/>
    <w:rsid w:val="0075522A"/>
    <w:rsid w:val="00756062"/>
    <w:rsid w:val="0075737C"/>
    <w:rsid w:val="00760870"/>
    <w:rsid w:val="00760EC6"/>
    <w:rsid w:val="007614A4"/>
    <w:rsid w:val="007621BB"/>
    <w:rsid w:val="00763A5D"/>
    <w:rsid w:val="00766D73"/>
    <w:rsid w:val="00767FB2"/>
    <w:rsid w:val="00771A2A"/>
    <w:rsid w:val="0077250A"/>
    <w:rsid w:val="00772BC1"/>
    <w:rsid w:val="00774927"/>
    <w:rsid w:val="0077732A"/>
    <w:rsid w:val="00777D9A"/>
    <w:rsid w:val="00781868"/>
    <w:rsid w:val="007824B0"/>
    <w:rsid w:val="00782F10"/>
    <w:rsid w:val="0078524C"/>
    <w:rsid w:val="00787C88"/>
    <w:rsid w:val="007931D3"/>
    <w:rsid w:val="007A38BC"/>
    <w:rsid w:val="007A3C74"/>
    <w:rsid w:val="007A60F7"/>
    <w:rsid w:val="007A610A"/>
    <w:rsid w:val="007B0AF6"/>
    <w:rsid w:val="007B596A"/>
    <w:rsid w:val="007B7184"/>
    <w:rsid w:val="007B7550"/>
    <w:rsid w:val="007B79CA"/>
    <w:rsid w:val="007C01B4"/>
    <w:rsid w:val="007C31B7"/>
    <w:rsid w:val="007D1C05"/>
    <w:rsid w:val="007D5C73"/>
    <w:rsid w:val="007D7292"/>
    <w:rsid w:val="007E4BF3"/>
    <w:rsid w:val="007E5324"/>
    <w:rsid w:val="007E5B36"/>
    <w:rsid w:val="007E61EF"/>
    <w:rsid w:val="007E62E8"/>
    <w:rsid w:val="007E69F3"/>
    <w:rsid w:val="007F0C5E"/>
    <w:rsid w:val="007F1EA6"/>
    <w:rsid w:val="007F3DA9"/>
    <w:rsid w:val="007F4D33"/>
    <w:rsid w:val="007F60F8"/>
    <w:rsid w:val="0080024B"/>
    <w:rsid w:val="0080165C"/>
    <w:rsid w:val="00801955"/>
    <w:rsid w:val="00803284"/>
    <w:rsid w:val="00805F15"/>
    <w:rsid w:val="008066A3"/>
    <w:rsid w:val="008066AE"/>
    <w:rsid w:val="008160A1"/>
    <w:rsid w:val="00816451"/>
    <w:rsid w:val="00821310"/>
    <w:rsid w:val="008225D4"/>
    <w:rsid w:val="00822658"/>
    <w:rsid w:val="008233AB"/>
    <w:rsid w:val="008246E9"/>
    <w:rsid w:val="008250AB"/>
    <w:rsid w:val="008259B4"/>
    <w:rsid w:val="0083415E"/>
    <w:rsid w:val="008345DE"/>
    <w:rsid w:val="00836BC5"/>
    <w:rsid w:val="00840877"/>
    <w:rsid w:val="008418CD"/>
    <w:rsid w:val="008535A8"/>
    <w:rsid w:val="00853934"/>
    <w:rsid w:val="008557AA"/>
    <w:rsid w:val="00855E51"/>
    <w:rsid w:val="00856F32"/>
    <w:rsid w:val="00861AF6"/>
    <w:rsid w:val="008622B2"/>
    <w:rsid w:val="0086273A"/>
    <w:rsid w:val="008637A9"/>
    <w:rsid w:val="00864E49"/>
    <w:rsid w:val="00866712"/>
    <w:rsid w:val="00870815"/>
    <w:rsid w:val="0087103F"/>
    <w:rsid w:val="00876E02"/>
    <w:rsid w:val="00881E82"/>
    <w:rsid w:val="00884C25"/>
    <w:rsid w:val="00886F2F"/>
    <w:rsid w:val="00890027"/>
    <w:rsid w:val="008917AB"/>
    <w:rsid w:val="008925F3"/>
    <w:rsid w:val="008943EB"/>
    <w:rsid w:val="008952E5"/>
    <w:rsid w:val="00895749"/>
    <w:rsid w:val="00895C59"/>
    <w:rsid w:val="00895FC1"/>
    <w:rsid w:val="008978A6"/>
    <w:rsid w:val="008A12DF"/>
    <w:rsid w:val="008A48D6"/>
    <w:rsid w:val="008A5115"/>
    <w:rsid w:val="008A5918"/>
    <w:rsid w:val="008B014A"/>
    <w:rsid w:val="008B249F"/>
    <w:rsid w:val="008B2A4F"/>
    <w:rsid w:val="008B3877"/>
    <w:rsid w:val="008B5229"/>
    <w:rsid w:val="008B528D"/>
    <w:rsid w:val="008B5960"/>
    <w:rsid w:val="008B7467"/>
    <w:rsid w:val="008C0DEB"/>
    <w:rsid w:val="008C14EC"/>
    <w:rsid w:val="008C18CA"/>
    <w:rsid w:val="008C25BD"/>
    <w:rsid w:val="008C2A4F"/>
    <w:rsid w:val="008C2D36"/>
    <w:rsid w:val="008C685D"/>
    <w:rsid w:val="008C6A63"/>
    <w:rsid w:val="008C7A5A"/>
    <w:rsid w:val="008D2CBA"/>
    <w:rsid w:val="008D4880"/>
    <w:rsid w:val="008D5224"/>
    <w:rsid w:val="008D5303"/>
    <w:rsid w:val="008D5D3F"/>
    <w:rsid w:val="008D68DD"/>
    <w:rsid w:val="008D7D25"/>
    <w:rsid w:val="008E20AD"/>
    <w:rsid w:val="008E33DC"/>
    <w:rsid w:val="008E51B9"/>
    <w:rsid w:val="008E6C5E"/>
    <w:rsid w:val="008F0320"/>
    <w:rsid w:val="008F28A0"/>
    <w:rsid w:val="008F3FFA"/>
    <w:rsid w:val="008F6DD0"/>
    <w:rsid w:val="008F732A"/>
    <w:rsid w:val="008F7A35"/>
    <w:rsid w:val="00901111"/>
    <w:rsid w:val="0090285D"/>
    <w:rsid w:val="00904599"/>
    <w:rsid w:val="009058D5"/>
    <w:rsid w:val="009059B1"/>
    <w:rsid w:val="00906068"/>
    <w:rsid w:val="00906C94"/>
    <w:rsid w:val="0090736F"/>
    <w:rsid w:val="00911A0E"/>
    <w:rsid w:val="00912B0F"/>
    <w:rsid w:val="009133CC"/>
    <w:rsid w:val="00913D0D"/>
    <w:rsid w:val="0091737B"/>
    <w:rsid w:val="00917867"/>
    <w:rsid w:val="00917E3C"/>
    <w:rsid w:val="009212B1"/>
    <w:rsid w:val="00921C3F"/>
    <w:rsid w:val="00924218"/>
    <w:rsid w:val="00925543"/>
    <w:rsid w:val="00927E35"/>
    <w:rsid w:val="00927F41"/>
    <w:rsid w:val="0093123B"/>
    <w:rsid w:val="009319B1"/>
    <w:rsid w:val="00933351"/>
    <w:rsid w:val="009333F5"/>
    <w:rsid w:val="009339DC"/>
    <w:rsid w:val="0093443E"/>
    <w:rsid w:val="00936895"/>
    <w:rsid w:val="00937E76"/>
    <w:rsid w:val="00940CDD"/>
    <w:rsid w:val="0094274F"/>
    <w:rsid w:val="009465DB"/>
    <w:rsid w:val="009468BE"/>
    <w:rsid w:val="00950428"/>
    <w:rsid w:val="00950D12"/>
    <w:rsid w:val="009535B5"/>
    <w:rsid w:val="00953CF9"/>
    <w:rsid w:val="009559B4"/>
    <w:rsid w:val="009610F1"/>
    <w:rsid w:val="00962EF1"/>
    <w:rsid w:val="0096334F"/>
    <w:rsid w:val="00963414"/>
    <w:rsid w:val="009635FE"/>
    <w:rsid w:val="0096506D"/>
    <w:rsid w:val="009668B3"/>
    <w:rsid w:val="00966B33"/>
    <w:rsid w:val="0097010C"/>
    <w:rsid w:val="009704F8"/>
    <w:rsid w:val="00970C3E"/>
    <w:rsid w:val="009720EA"/>
    <w:rsid w:val="00972BDA"/>
    <w:rsid w:val="00974363"/>
    <w:rsid w:val="00974B85"/>
    <w:rsid w:val="00975E1C"/>
    <w:rsid w:val="00977CED"/>
    <w:rsid w:val="0098007D"/>
    <w:rsid w:val="00980AFC"/>
    <w:rsid w:val="00984C28"/>
    <w:rsid w:val="0098600E"/>
    <w:rsid w:val="00986079"/>
    <w:rsid w:val="009931B8"/>
    <w:rsid w:val="009946EC"/>
    <w:rsid w:val="0099492E"/>
    <w:rsid w:val="009968FF"/>
    <w:rsid w:val="00996D07"/>
    <w:rsid w:val="009A1297"/>
    <w:rsid w:val="009A3137"/>
    <w:rsid w:val="009A3DC8"/>
    <w:rsid w:val="009A46A4"/>
    <w:rsid w:val="009A622D"/>
    <w:rsid w:val="009A6D77"/>
    <w:rsid w:val="009A7848"/>
    <w:rsid w:val="009A799D"/>
    <w:rsid w:val="009B188E"/>
    <w:rsid w:val="009B4091"/>
    <w:rsid w:val="009B45AC"/>
    <w:rsid w:val="009B489E"/>
    <w:rsid w:val="009B708D"/>
    <w:rsid w:val="009B764B"/>
    <w:rsid w:val="009C1252"/>
    <w:rsid w:val="009C163C"/>
    <w:rsid w:val="009C3507"/>
    <w:rsid w:val="009C4B32"/>
    <w:rsid w:val="009C4E8B"/>
    <w:rsid w:val="009C567A"/>
    <w:rsid w:val="009C6D9E"/>
    <w:rsid w:val="009C6F5B"/>
    <w:rsid w:val="009D11CD"/>
    <w:rsid w:val="009D6D0A"/>
    <w:rsid w:val="009E20E6"/>
    <w:rsid w:val="009E3001"/>
    <w:rsid w:val="009E4A50"/>
    <w:rsid w:val="009E50B6"/>
    <w:rsid w:val="009E5113"/>
    <w:rsid w:val="009E5895"/>
    <w:rsid w:val="009E5D7C"/>
    <w:rsid w:val="009F02B1"/>
    <w:rsid w:val="009F16E3"/>
    <w:rsid w:val="009F1996"/>
    <w:rsid w:val="009F19F3"/>
    <w:rsid w:val="009F1DF3"/>
    <w:rsid w:val="009F344F"/>
    <w:rsid w:val="009F56BF"/>
    <w:rsid w:val="00A00E94"/>
    <w:rsid w:val="00A02F34"/>
    <w:rsid w:val="00A05770"/>
    <w:rsid w:val="00A06987"/>
    <w:rsid w:val="00A0798A"/>
    <w:rsid w:val="00A07D9B"/>
    <w:rsid w:val="00A10F3C"/>
    <w:rsid w:val="00A11201"/>
    <w:rsid w:val="00A141ED"/>
    <w:rsid w:val="00A21137"/>
    <w:rsid w:val="00A234FF"/>
    <w:rsid w:val="00A301A0"/>
    <w:rsid w:val="00A302B1"/>
    <w:rsid w:val="00A30864"/>
    <w:rsid w:val="00A318F9"/>
    <w:rsid w:val="00A364D3"/>
    <w:rsid w:val="00A3671A"/>
    <w:rsid w:val="00A36D72"/>
    <w:rsid w:val="00A36DE6"/>
    <w:rsid w:val="00A37B9B"/>
    <w:rsid w:val="00A42087"/>
    <w:rsid w:val="00A420BE"/>
    <w:rsid w:val="00A44126"/>
    <w:rsid w:val="00A50C7C"/>
    <w:rsid w:val="00A517BE"/>
    <w:rsid w:val="00A51C07"/>
    <w:rsid w:val="00A535EB"/>
    <w:rsid w:val="00A539E4"/>
    <w:rsid w:val="00A53B9F"/>
    <w:rsid w:val="00A5533D"/>
    <w:rsid w:val="00A56246"/>
    <w:rsid w:val="00A643FD"/>
    <w:rsid w:val="00A65833"/>
    <w:rsid w:val="00A66068"/>
    <w:rsid w:val="00A66436"/>
    <w:rsid w:val="00A6711A"/>
    <w:rsid w:val="00A73983"/>
    <w:rsid w:val="00A740BE"/>
    <w:rsid w:val="00A76BC5"/>
    <w:rsid w:val="00A77F9E"/>
    <w:rsid w:val="00A8054E"/>
    <w:rsid w:val="00A81C54"/>
    <w:rsid w:val="00A85123"/>
    <w:rsid w:val="00A85180"/>
    <w:rsid w:val="00A86B72"/>
    <w:rsid w:val="00A8759C"/>
    <w:rsid w:val="00A90B5D"/>
    <w:rsid w:val="00A91063"/>
    <w:rsid w:val="00A93A14"/>
    <w:rsid w:val="00A93DCC"/>
    <w:rsid w:val="00A9433D"/>
    <w:rsid w:val="00A94F55"/>
    <w:rsid w:val="00AA2259"/>
    <w:rsid w:val="00AA26D1"/>
    <w:rsid w:val="00AA2877"/>
    <w:rsid w:val="00AA2951"/>
    <w:rsid w:val="00AA325E"/>
    <w:rsid w:val="00AA3907"/>
    <w:rsid w:val="00AA4CD0"/>
    <w:rsid w:val="00AA5CE1"/>
    <w:rsid w:val="00AA6102"/>
    <w:rsid w:val="00AA6DE7"/>
    <w:rsid w:val="00AA7E42"/>
    <w:rsid w:val="00AB15E6"/>
    <w:rsid w:val="00AB3261"/>
    <w:rsid w:val="00AB377C"/>
    <w:rsid w:val="00AB4A0F"/>
    <w:rsid w:val="00AC10B5"/>
    <w:rsid w:val="00AC16B4"/>
    <w:rsid w:val="00AC36D6"/>
    <w:rsid w:val="00AC4093"/>
    <w:rsid w:val="00AC6699"/>
    <w:rsid w:val="00AC6730"/>
    <w:rsid w:val="00AC733C"/>
    <w:rsid w:val="00AD01F2"/>
    <w:rsid w:val="00AD1340"/>
    <w:rsid w:val="00AD211C"/>
    <w:rsid w:val="00AD2846"/>
    <w:rsid w:val="00AD46E5"/>
    <w:rsid w:val="00AD6038"/>
    <w:rsid w:val="00AD6B86"/>
    <w:rsid w:val="00AD7445"/>
    <w:rsid w:val="00AE1F7B"/>
    <w:rsid w:val="00AE363C"/>
    <w:rsid w:val="00AE570D"/>
    <w:rsid w:val="00AE6866"/>
    <w:rsid w:val="00AE6878"/>
    <w:rsid w:val="00AF29D0"/>
    <w:rsid w:val="00AF310F"/>
    <w:rsid w:val="00AF321C"/>
    <w:rsid w:val="00AF4A17"/>
    <w:rsid w:val="00AF5C84"/>
    <w:rsid w:val="00B007B7"/>
    <w:rsid w:val="00B009AB"/>
    <w:rsid w:val="00B00E86"/>
    <w:rsid w:val="00B00F7A"/>
    <w:rsid w:val="00B04562"/>
    <w:rsid w:val="00B06B7E"/>
    <w:rsid w:val="00B07078"/>
    <w:rsid w:val="00B0758F"/>
    <w:rsid w:val="00B12B14"/>
    <w:rsid w:val="00B13820"/>
    <w:rsid w:val="00B14A99"/>
    <w:rsid w:val="00B169FB"/>
    <w:rsid w:val="00B27FC2"/>
    <w:rsid w:val="00B3070F"/>
    <w:rsid w:val="00B320A2"/>
    <w:rsid w:val="00B32DA9"/>
    <w:rsid w:val="00B3407A"/>
    <w:rsid w:val="00B349DC"/>
    <w:rsid w:val="00B35AF9"/>
    <w:rsid w:val="00B3725D"/>
    <w:rsid w:val="00B4093E"/>
    <w:rsid w:val="00B415AD"/>
    <w:rsid w:val="00B45531"/>
    <w:rsid w:val="00B462EF"/>
    <w:rsid w:val="00B5018D"/>
    <w:rsid w:val="00B53BF1"/>
    <w:rsid w:val="00B56DF7"/>
    <w:rsid w:val="00B61E3B"/>
    <w:rsid w:val="00B65DFC"/>
    <w:rsid w:val="00B715B5"/>
    <w:rsid w:val="00B72F10"/>
    <w:rsid w:val="00B754BC"/>
    <w:rsid w:val="00B7626C"/>
    <w:rsid w:val="00B76498"/>
    <w:rsid w:val="00B76EDF"/>
    <w:rsid w:val="00B804E6"/>
    <w:rsid w:val="00B81657"/>
    <w:rsid w:val="00B829B2"/>
    <w:rsid w:val="00B85B86"/>
    <w:rsid w:val="00B86A2A"/>
    <w:rsid w:val="00B901E2"/>
    <w:rsid w:val="00B90751"/>
    <w:rsid w:val="00B923A3"/>
    <w:rsid w:val="00B9273E"/>
    <w:rsid w:val="00B9285C"/>
    <w:rsid w:val="00B928F7"/>
    <w:rsid w:val="00B93851"/>
    <w:rsid w:val="00B9673F"/>
    <w:rsid w:val="00B96E16"/>
    <w:rsid w:val="00B971A7"/>
    <w:rsid w:val="00BA2A84"/>
    <w:rsid w:val="00BA2D86"/>
    <w:rsid w:val="00BA5412"/>
    <w:rsid w:val="00BA6535"/>
    <w:rsid w:val="00BA678B"/>
    <w:rsid w:val="00BA6BC9"/>
    <w:rsid w:val="00BA7175"/>
    <w:rsid w:val="00BB12F0"/>
    <w:rsid w:val="00BB31D1"/>
    <w:rsid w:val="00BB46A3"/>
    <w:rsid w:val="00BB5B96"/>
    <w:rsid w:val="00BB65C0"/>
    <w:rsid w:val="00BB73B1"/>
    <w:rsid w:val="00BB7C9D"/>
    <w:rsid w:val="00BB7D0A"/>
    <w:rsid w:val="00BC12FB"/>
    <w:rsid w:val="00BC3305"/>
    <w:rsid w:val="00BC3F45"/>
    <w:rsid w:val="00BC68AE"/>
    <w:rsid w:val="00BD0A0B"/>
    <w:rsid w:val="00BD4329"/>
    <w:rsid w:val="00BD7D68"/>
    <w:rsid w:val="00BE3F6D"/>
    <w:rsid w:val="00BE4374"/>
    <w:rsid w:val="00BE4A5F"/>
    <w:rsid w:val="00BE60D9"/>
    <w:rsid w:val="00BE7589"/>
    <w:rsid w:val="00BE7C32"/>
    <w:rsid w:val="00BF1C92"/>
    <w:rsid w:val="00BF1CAD"/>
    <w:rsid w:val="00BF2087"/>
    <w:rsid w:val="00BF32BB"/>
    <w:rsid w:val="00BF4680"/>
    <w:rsid w:val="00BF5B02"/>
    <w:rsid w:val="00BF5CD2"/>
    <w:rsid w:val="00BF6E20"/>
    <w:rsid w:val="00BF7604"/>
    <w:rsid w:val="00C00128"/>
    <w:rsid w:val="00C034E7"/>
    <w:rsid w:val="00C04FE7"/>
    <w:rsid w:val="00C05EE8"/>
    <w:rsid w:val="00C06D60"/>
    <w:rsid w:val="00C10084"/>
    <w:rsid w:val="00C13A7D"/>
    <w:rsid w:val="00C15A71"/>
    <w:rsid w:val="00C16DA2"/>
    <w:rsid w:val="00C20170"/>
    <w:rsid w:val="00C20E1F"/>
    <w:rsid w:val="00C229E9"/>
    <w:rsid w:val="00C24FB3"/>
    <w:rsid w:val="00C27A50"/>
    <w:rsid w:val="00C301D4"/>
    <w:rsid w:val="00C31305"/>
    <w:rsid w:val="00C32D0C"/>
    <w:rsid w:val="00C32E62"/>
    <w:rsid w:val="00C330BD"/>
    <w:rsid w:val="00C34AF5"/>
    <w:rsid w:val="00C364BE"/>
    <w:rsid w:val="00C36949"/>
    <w:rsid w:val="00C3778E"/>
    <w:rsid w:val="00C37911"/>
    <w:rsid w:val="00C4299C"/>
    <w:rsid w:val="00C433AA"/>
    <w:rsid w:val="00C43450"/>
    <w:rsid w:val="00C4437A"/>
    <w:rsid w:val="00C4532E"/>
    <w:rsid w:val="00C470B1"/>
    <w:rsid w:val="00C47680"/>
    <w:rsid w:val="00C50398"/>
    <w:rsid w:val="00C530E1"/>
    <w:rsid w:val="00C531B8"/>
    <w:rsid w:val="00C53666"/>
    <w:rsid w:val="00C558B2"/>
    <w:rsid w:val="00C5592B"/>
    <w:rsid w:val="00C5592C"/>
    <w:rsid w:val="00C55D24"/>
    <w:rsid w:val="00C565BC"/>
    <w:rsid w:val="00C573B1"/>
    <w:rsid w:val="00C57526"/>
    <w:rsid w:val="00C6046D"/>
    <w:rsid w:val="00C610A7"/>
    <w:rsid w:val="00C61373"/>
    <w:rsid w:val="00C63192"/>
    <w:rsid w:val="00C64292"/>
    <w:rsid w:val="00C64414"/>
    <w:rsid w:val="00C646C2"/>
    <w:rsid w:val="00C6491F"/>
    <w:rsid w:val="00C65136"/>
    <w:rsid w:val="00C70173"/>
    <w:rsid w:val="00C708C9"/>
    <w:rsid w:val="00C71A13"/>
    <w:rsid w:val="00C731F5"/>
    <w:rsid w:val="00C7598A"/>
    <w:rsid w:val="00C76FF2"/>
    <w:rsid w:val="00C77903"/>
    <w:rsid w:val="00C80130"/>
    <w:rsid w:val="00C8079D"/>
    <w:rsid w:val="00C81F9E"/>
    <w:rsid w:val="00C8351C"/>
    <w:rsid w:val="00C84092"/>
    <w:rsid w:val="00C84767"/>
    <w:rsid w:val="00C85007"/>
    <w:rsid w:val="00C85122"/>
    <w:rsid w:val="00C852A3"/>
    <w:rsid w:val="00C86602"/>
    <w:rsid w:val="00C915CA"/>
    <w:rsid w:val="00C92716"/>
    <w:rsid w:val="00C92DDA"/>
    <w:rsid w:val="00C94FC6"/>
    <w:rsid w:val="00CA01C8"/>
    <w:rsid w:val="00CA065B"/>
    <w:rsid w:val="00CA3F6B"/>
    <w:rsid w:val="00CA44C5"/>
    <w:rsid w:val="00CA50DE"/>
    <w:rsid w:val="00CA69EF"/>
    <w:rsid w:val="00CA76D8"/>
    <w:rsid w:val="00CB1917"/>
    <w:rsid w:val="00CB1EAE"/>
    <w:rsid w:val="00CB2396"/>
    <w:rsid w:val="00CB2BF4"/>
    <w:rsid w:val="00CB3612"/>
    <w:rsid w:val="00CB41AD"/>
    <w:rsid w:val="00CB5511"/>
    <w:rsid w:val="00CB5EB9"/>
    <w:rsid w:val="00CB6A5E"/>
    <w:rsid w:val="00CC2742"/>
    <w:rsid w:val="00CC4973"/>
    <w:rsid w:val="00CC4D9C"/>
    <w:rsid w:val="00CD1416"/>
    <w:rsid w:val="00CD1980"/>
    <w:rsid w:val="00CD4252"/>
    <w:rsid w:val="00CD4AB0"/>
    <w:rsid w:val="00CD5B87"/>
    <w:rsid w:val="00CD69F3"/>
    <w:rsid w:val="00CE1E0E"/>
    <w:rsid w:val="00CE3AAD"/>
    <w:rsid w:val="00CE3DC0"/>
    <w:rsid w:val="00CE3EB4"/>
    <w:rsid w:val="00CE5085"/>
    <w:rsid w:val="00CE6077"/>
    <w:rsid w:val="00CE62D9"/>
    <w:rsid w:val="00CE6588"/>
    <w:rsid w:val="00CF0415"/>
    <w:rsid w:val="00CF1560"/>
    <w:rsid w:val="00CF2C78"/>
    <w:rsid w:val="00CF48B7"/>
    <w:rsid w:val="00CF5785"/>
    <w:rsid w:val="00CF67C6"/>
    <w:rsid w:val="00D00450"/>
    <w:rsid w:val="00D00F66"/>
    <w:rsid w:val="00D012E5"/>
    <w:rsid w:val="00D02732"/>
    <w:rsid w:val="00D03E33"/>
    <w:rsid w:val="00D048FA"/>
    <w:rsid w:val="00D04E3C"/>
    <w:rsid w:val="00D12BA9"/>
    <w:rsid w:val="00D12BFF"/>
    <w:rsid w:val="00D13329"/>
    <w:rsid w:val="00D13A17"/>
    <w:rsid w:val="00D13F3F"/>
    <w:rsid w:val="00D15A00"/>
    <w:rsid w:val="00D1706C"/>
    <w:rsid w:val="00D248DA"/>
    <w:rsid w:val="00D24F85"/>
    <w:rsid w:val="00D25D57"/>
    <w:rsid w:val="00D26298"/>
    <w:rsid w:val="00D26DC6"/>
    <w:rsid w:val="00D2708C"/>
    <w:rsid w:val="00D3167D"/>
    <w:rsid w:val="00D317A6"/>
    <w:rsid w:val="00D32649"/>
    <w:rsid w:val="00D326B9"/>
    <w:rsid w:val="00D35995"/>
    <w:rsid w:val="00D37692"/>
    <w:rsid w:val="00D40E12"/>
    <w:rsid w:val="00D412AB"/>
    <w:rsid w:val="00D4176E"/>
    <w:rsid w:val="00D417FA"/>
    <w:rsid w:val="00D41EB1"/>
    <w:rsid w:val="00D42619"/>
    <w:rsid w:val="00D427C2"/>
    <w:rsid w:val="00D44A7A"/>
    <w:rsid w:val="00D44AF5"/>
    <w:rsid w:val="00D452AE"/>
    <w:rsid w:val="00D458DC"/>
    <w:rsid w:val="00D54026"/>
    <w:rsid w:val="00D54474"/>
    <w:rsid w:val="00D54811"/>
    <w:rsid w:val="00D55145"/>
    <w:rsid w:val="00D562C9"/>
    <w:rsid w:val="00D57551"/>
    <w:rsid w:val="00D609C2"/>
    <w:rsid w:val="00D618F7"/>
    <w:rsid w:val="00D61A0D"/>
    <w:rsid w:val="00D62864"/>
    <w:rsid w:val="00D62C59"/>
    <w:rsid w:val="00D63223"/>
    <w:rsid w:val="00D6644D"/>
    <w:rsid w:val="00D66D48"/>
    <w:rsid w:val="00D719DA"/>
    <w:rsid w:val="00D7333E"/>
    <w:rsid w:val="00D73B2E"/>
    <w:rsid w:val="00D756D0"/>
    <w:rsid w:val="00D75FBF"/>
    <w:rsid w:val="00D76152"/>
    <w:rsid w:val="00D76B9C"/>
    <w:rsid w:val="00D76DE1"/>
    <w:rsid w:val="00D77AB7"/>
    <w:rsid w:val="00D77C2C"/>
    <w:rsid w:val="00D806FA"/>
    <w:rsid w:val="00D80E01"/>
    <w:rsid w:val="00D8406E"/>
    <w:rsid w:val="00D877CE"/>
    <w:rsid w:val="00D90226"/>
    <w:rsid w:val="00D9026D"/>
    <w:rsid w:val="00D92C6F"/>
    <w:rsid w:val="00D94482"/>
    <w:rsid w:val="00D9717E"/>
    <w:rsid w:val="00D97954"/>
    <w:rsid w:val="00DA22AA"/>
    <w:rsid w:val="00DA294C"/>
    <w:rsid w:val="00DA2A9A"/>
    <w:rsid w:val="00DA3836"/>
    <w:rsid w:val="00DA5EF3"/>
    <w:rsid w:val="00DB0793"/>
    <w:rsid w:val="00DB10E0"/>
    <w:rsid w:val="00DB2384"/>
    <w:rsid w:val="00DB3A6E"/>
    <w:rsid w:val="00DB4399"/>
    <w:rsid w:val="00DB5669"/>
    <w:rsid w:val="00DB654F"/>
    <w:rsid w:val="00DC00BE"/>
    <w:rsid w:val="00DC0B04"/>
    <w:rsid w:val="00DC3016"/>
    <w:rsid w:val="00DC45DF"/>
    <w:rsid w:val="00DC4F00"/>
    <w:rsid w:val="00DC56F4"/>
    <w:rsid w:val="00DC61D3"/>
    <w:rsid w:val="00DD198A"/>
    <w:rsid w:val="00DD28BE"/>
    <w:rsid w:val="00DD674E"/>
    <w:rsid w:val="00DD6D20"/>
    <w:rsid w:val="00DE1AC3"/>
    <w:rsid w:val="00DE21D0"/>
    <w:rsid w:val="00DE2E75"/>
    <w:rsid w:val="00DE4619"/>
    <w:rsid w:val="00DE5416"/>
    <w:rsid w:val="00DE7590"/>
    <w:rsid w:val="00DF14C7"/>
    <w:rsid w:val="00DF3249"/>
    <w:rsid w:val="00DF3B6A"/>
    <w:rsid w:val="00DF4DAD"/>
    <w:rsid w:val="00DF63E7"/>
    <w:rsid w:val="00DF658B"/>
    <w:rsid w:val="00E003C3"/>
    <w:rsid w:val="00E005D2"/>
    <w:rsid w:val="00E01382"/>
    <w:rsid w:val="00E01581"/>
    <w:rsid w:val="00E019EB"/>
    <w:rsid w:val="00E02FD6"/>
    <w:rsid w:val="00E036D1"/>
    <w:rsid w:val="00E039E3"/>
    <w:rsid w:val="00E03F88"/>
    <w:rsid w:val="00E04BD2"/>
    <w:rsid w:val="00E05C1D"/>
    <w:rsid w:val="00E0631E"/>
    <w:rsid w:val="00E07903"/>
    <w:rsid w:val="00E07D15"/>
    <w:rsid w:val="00E11B38"/>
    <w:rsid w:val="00E12A95"/>
    <w:rsid w:val="00E14757"/>
    <w:rsid w:val="00E148A0"/>
    <w:rsid w:val="00E14B16"/>
    <w:rsid w:val="00E14F92"/>
    <w:rsid w:val="00E156B3"/>
    <w:rsid w:val="00E15F73"/>
    <w:rsid w:val="00E175C5"/>
    <w:rsid w:val="00E210DD"/>
    <w:rsid w:val="00E2357E"/>
    <w:rsid w:val="00E25925"/>
    <w:rsid w:val="00E260D4"/>
    <w:rsid w:val="00E26CD0"/>
    <w:rsid w:val="00E27D69"/>
    <w:rsid w:val="00E30927"/>
    <w:rsid w:val="00E318A3"/>
    <w:rsid w:val="00E33ED3"/>
    <w:rsid w:val="00E34217"/>
    <w:rsid w:val="00E34606"/>
    <w:rsid w:val="00E34F32"/>
    <w:rsid w:val="00E37D37"/>
    <w:rsid w:val="00E41BC3"/>
    <w:rsid w:val="00E42C34"/>
    <w:rsid w:val="00E432C6"/>
    <w:rsid w:val="00E476B3"/>
    <w:rsid w:val="00E510C2"/>
    <w:rsid w:val="00E5140B"/>
    <w:rsid w:val="00E51B9C"/>
    <w:rsid w:val="00E523AB"/>
    <w:rsid w:val="00E5374E"/>
    <w:rsid w:val="00E54300"/>
    <w:rsid w:val="00E57ED1"/>
    <w:rsid w:val="00E603DF"/>
    <w:rsid w:val="00E61C5B"/>
    <w:rsid w:val="00E61F7B"/>
    <w:rsid w:val="00E6269E"/>
    <w:rsid w:val="00E64550"/>
    <w:rsid w:val="00E658A5"/>
    <w:rsid w:val="00E65E98"/>
    <w:rsid w:val="00E67BD0"/>
    <w:rsid w:val="00E71C89"/>
    <w:rsid w:val="00E75190"/>
    <w:rsid w:val="00E756D1"/>
    <w:rsid w:val="00E812FA"/>
    <w:rsid w:val="00E81328"/>
    <w:rsid w:val="00E828EF"/>
    <w:rsid w:val="00E82BEE"/>
    <w:rsid w:val="00E86881"/>
    <w:rsid w:val="00E87D1A"/>
    <w:rsid w:val="00E90CB7"/>
    <w:rsid w:val="00E90FF0"/>
    <w:rsid w:val="00E9251C"/>
    <w:rsid w:val="00E927A4"/>
    <w:rsid w:val="00E936A1"/>
    <w:rsid w:val="00E9595F"/>
    <w:rsid w:val="00E95B28"/>
    <w:rsid w:val="00E96523"/>
    <w:rsid w:val="00E96569"/>
    <w:rsid w:val="00E96A53"/>
    <w:rsid w:val="00E96FAD"/>
    <w:rsid w:val="00E972E8"/>
    <w:rsid w:val="00EA2D91"/>
    <w:rsid w:val="00EA3F57"/>
    <w:rsid w:val="00EA5186"/>
    <w:rsid w:val="00EA717E"/>
    <w:rsid w:val="00EA720C"/>
    <w:rsid w:val="00EA78AB"/>
    <w:rsid w:val="00EB10DE"/>
    <w:rsid w:val="00EB1803"/>
    <w:rsid w:val="00EB3541"/>
    <w:rsid w:val="00EB382F"/>
    <w:rsid w:val="00EC0C60"/>
    <w:rsid w:val="00EC10F1"/>
    <w:rsid w:val="00EC53E5"/>
    <w:rsid w:val="00EC58D9"/>
    <w:rsid w:val="00EC609A"/>
    <w:rsid w:val="00EC65B3"/>
    <w:rsid w:val="00EC65E3"/>
    <w:rsid w:val="00EC6A85"/>
    <w:rsid w:val="00EC73B2"/>
    <w:rsid w:val="00EC7A87"/>
    <w:rsid w:val="00EC7DA0"/>
    <w:rsid w:val="00ED0874"/>
    <w:rsid w:val="00ED20DA"/>
    <w:rsid w:val="00ED78B1"/>
    <w:rsid w:val="00EE004D"/>
    <w:rsid w:val="00EE05B2"/>
    <w:rsid w:val="00EE26B3"/>
    <w:rsid w:val="00EE3E44"/>
    <w:rsid w:val="00EE5849"/>
    <w:rsid w:val="00EE584F"/>
    <w:rsid w:val="00EE7B77"/>
    <w:rsid w:val="00EF1915"/>
    <w:rsid w:val="00EF3864"/>
    <w:rsid w:val="00EF3ED0"/>
    <w:rsid w:val="00EF4168"/>
    <w:rsid w:val="00F008AF"/>
    <w:rsid w:val="00F00ED4"/>
    <w:rsid w:val="00F0263D"/>
    <w:rsid w:val="00F04349"/>
    <w:rsid w:val="00F071F2"/>
    <w:rsid w:val="00F10BC9"/>
    <w:rsid w:val="00F1129C"/>
    <w:rsid w:val="00F15C93"/>
    <w:rsid w:val="00F15FD3"/>
    <w:rsid w:val="00F1632B"/>
    <w:rsid w:val="00F16E68"/>
    <w:rsid w:val="00F17528"/>
    <w:rsid w:val="00F17A45"/>
    <w:rsid w:val="00F17D99"/>
    <w:rsid w:val="00F204FB"/>
    <w:rsid w:val="00F209AC"/>
    <w:rsid w:val="00F20CBE"/>
    <w:rsid w:val="00F2375F"/>
    <w:rsid w:val="00F23F32"/>
    <w:rsid w:val="00F251EA"/>
    <w:rsid w:val="00F30813"/>
    <w:rsid w:val="00F31FFB"/>
    <w:rsid w:val="00F324BD"/>
    <w:rsid w:val="00F33773"/>
    <w:rsid w:val="00F3541D"/>
    <w:rsid w:val="00F4094F"/>
    <w:rsid w:val="00F44B1C"/>
    <w:rsid w:val="00F52791"/>
    <w:rsid w:val="00F53FB0"/>
    <w:rsid w:val="00F544FA"/>
    <w:rsid w:val="00F5685D"/>
    <w:rsid w:val="00F608F5"/>
    <w:rsid w:val="00F6107A"/>
    <w:rsid w:val="00F62B0A"/>
    <w:rsid w:val="00F62F73"/>
    <w:rsid w:val="00F63317"/>
    <w:rsid w:val="00F656BB"/>
    <w:rsid w:val="00F708E5"/>
    <w:rsid w:val="00F71660"/>
    <w:rsid w:val="00F72059"/>
    <w:rsid w:val="00F72748"/>
    <w:rsid w:val="00F739F1"/>
    <w:rsid w:val="00F73D66"/>
    <w:rsid w:val="00F742D3"/>
    <w:rsid w:val="00F75B24"/>
    <w:rsid w:val="00F76C84"/>
    <w:rsid w:val="00F76EAD"/>
    <w:rsid w:val="00F823DB"/>
    <w:rsid w:val="00F8451B"/>
    <w:rsid w:val="00F8459D"/>
    <w:rsid w:val="00F84CCC"/>
    <w:rsid w:val="00F859DC"/>
    <w:rsid w:val="00F87BFE"/>
    <w:rsid w:val="00F90AAB"/>
    <w:rsid w:val="00F90E7C"/>
    <w:rsid w:val="00F91AD1"/>
    <w:rsid w:val="00F922B0"/>
    <w:rsid w:val="00F92A47"/>
    <w:rsid w:val="00F92AEB"/>
    <w:rsid w:val="00F949FC"/>
    <w:rsid w:val="00F95A7C"/>
    <w:rsid w:val="00F9641A"/>
    <w:rsid w:val="00FA1A39"/>
    <w:rsid w:val="00FA2323"/>
    <w:rsid w:val="00FA6AD5"/>
    <w:rsid w:val="00FB058D"/>
    <w:rsid w:val="00FB1564"/>
    <w:rsid w:val="00FB2A29"/>
    <w:rsid w:val="00FB2F84"/>
    <w:rsid w:val="00FB3349"/>
    <w:rsid w:val="00FB3C66"/>
    <w:rsid w:val="00FB6174"/>
    <w:rsid w:val="00FB7DEE"/>
    <w:rsid w:val="00FC0271"/>
    <w:rsid w:val="00FC0777"/>
    <w:rsid w:val="00FC5DEA"/>
    <w:rsid w:val="00FC7DA0"/>
    <w:rsid w:val="00FD013C"/>
    <w:rsid w:val="00FD3EFA"/>
    <w:rsid w:val="00FD49AE"/>
    <w:rsid w:val="00FD6398"/>
    <w:rsid w:val="00FD6822"/>
    <w:rsid w:val="00FD6CF5"/>
    <w:rsid w:val="00FE05C1"/>
    <w:rsid w:val="00FE2163"/>
    <w:rsid w:val="00FE4321"/>
    <w:rsid w:val="00FE4B56"/>
    <w:rsid w:val="00FE5274"/>
    <w:rsid w:val="00FE54D2"/>
    <w:rsid w:val="00FF187A"/>
    <w:rsid w:val="00FF2BEA"/>
    <w:rsid w:val="00FF3DBE"/>
    <w:rsid w:val="00FF4478"/>
    <w:rsid w:val="00FF6215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6347EA66"/>
  <w15:docId w15:val="{1493DDCB-94AC-4A42-BF54-4749E5AE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88E"/>
  </w:style>
  <w:style w:type="paragraph" w:styleId="Cabealho1">
    <w:name w:val="heading 1"/>
    <w:basedOn w:val="Normal"/>
    <w:next w:val="Normal"/>
    <w:link w:val="Cabealho1Carter"/>
    <w:uiPriority w:val="99"/>
    <w:qFormat/>
    <w:rsid w:val="00AB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19024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t-PT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1902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AF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F4A1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AF4A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F4A17"/>
  </w:style>
  <w:style w:type="paragraph" w:styleId="Rodap">
    <w:name w:val="footer"/>
    <w:basedOn w:val="Normal"/>
    <w:link w:val="RodapCarter"/>
    <w:uiPriority w:val="99"/>
    <w:unhideWhenUsed/>
    <w:rsid w:val="00AF4A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F4A17"/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4470D3"/>
    <w:pPr>
      <w:ind w:left="720"/>
      <w:contextualSpacing/>
    </w:pPr>
  </w:style>
  <w:style w:type="table" w:styleId="Tabelacomgrelha">
    <w:name w:val="Table Grid"/>
    <w:basedOn w:val="Tabelanormal"/>
    <w:uiPriority w:val="39"/>
    <w:rsid w:val="00275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5C2B22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3070F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B3070F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3070F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B3070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B3070F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067566"/>
    <w:pPr>
      <w:spacing w:after="0" w:line="240" w:lineRule="auto"/>
    </w:pPr>
  </w:style>
  <w:style w:type="paragraph" w:styleId="SemEspaamento">
    <w:name w:val="No Spacing"/>
    <w:uiPriority w:val="1"/>
    <w:qFormat/>
    <w:rsid w:val="00E972E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1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9"/>
    <w:rsid w:val="00AB32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merodepgina">
    <w:name w:val="page number"/>
    <w:basedOn w:val="Tipodeletrapredefinidodopargrafo"/>
    <w:uiPriority w:val="99"/>
    <w:unhideWhenUsed/>
    <w:rsid w:val="006F2910"/>
  </w:style>
  <w:style w:type="table" w:customStyle="1" w:styleId="TableNormal1">
    <w:name w:val="Table Normal1"/>
    <w:uiPriority w:val="2"/>
    <w:semiHidden/>
    <w:unhideWhenUsed/>
    <w:qFormat/>
    <w:rsid w:val="00245D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45D47"/>
    <w:pPr>
      <w:widowControl w:val="0"/>
      <w:spacing w:after="0" w:line="240" w:lineRule="auto"/>
    </w:pPr>
    <w:rPr>
      <w:lang w:val="en-US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462EF"/>
    <w:pPr>
      <w:spacing w:line="259" w:lineRule="auto"/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AA7E42"/>
    <w:pPr>
      <w:tabs>
        <w:tab w:val="left" w:pos="426"/>
        <w:tab w:val="right" w:leader="dot" w:pos="9072"/>
      </w:tabs>
      <w:spacing w:after="100"/>
    </w:pPr>
  </w:style>
  <w:style w:type="table" w:customStyle="1" w:styleId="SombreadoClaro1">
    <w:name w:val="Sombreado Claro1"/>
    <w:basedOn w:val="Tabelanormal"/>
    <w:uiPriority w:val="60"/>
    <w:rsid w:val="000F6AB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Cor11">
    <w:name w:val="Sombreado Claro - Cor 11"/>
    <w:basedOn w:val="Tabelanormal"/>
    <w:uiPriority w:val="60"/>
    <w:rsid w:val="000F6AB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Cor2">
    <w:name w:val="Light Shading Accent 2"/>
    <w:basedOn w:val="Tabelanormal"/>
    <w:uiPriority w:val="60"/>
    <w:rsid w:val="000F6AB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Cor3">
    <w:name w:val="Light Shading Accent 3"/>
    <w:basedOn w:val="Tabelanormal"/>
    <w:uiPriority w:val="60"/>
    <w:rsid w:val="000F6AB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olorido-Cor1">
    <w:name w:val="Colorful Shading Accent 1"/>
    <w:basedOn w:val="Tabelanormal"/>
    <w:uiPriority w:val="71"/>
    <w:rsid w:val="000F6A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5">
    <w:name w:val="Colorful Shading Accent 5"/>
    <w:basedOn w:val="Tabelanormal"/>
    <w:uiPriority w:val="71"/>
    <w:rsid w:val="00F308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abelacomgrelha1">
    <w:name w:val="Tabela com grelha1"/>
    <w:basedOn w:val="Tabelanormal"/>
    <w:next w:val="Tabelacomgrelha"/>
    <w:uiPriority w:val="59"/>
    <w:rsid w:val="00084FE4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2Carter">
    <w:name w:val="Cabeçalho 2 Caráter"/>
    <w:basedOn w:val="Tipodeletrapredefinidodopargrafo"/>
    <w:link w:val="Cabealho2"/>
    <w:uiPriority w:val="99"/>
    <w:rsid w:val="0019024A"/>
    <w:rPr>
      <w:rFonts w:ascii="Arial" w:eastAsia="Times New Roman" w:hAnsi="Arial" w:cs="Arial"/>
      <w:b/>
      <w:bCs/>
      <w:i/>
      <w:iCs/>
      <w:sz w:val="28"/>
      <w:szCs w:val="28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9"/>
    <w:rsid w:val="0019024A"/>
    <w:rPr>
      <w:rFonts w:ascii="Arial" w:eastAsia="Times New Roman" w:hAnsi="Arial" w:cs="Arial"/>
      <w:b/>
      <w:bCs/>
      <w:sz w:val="26"/>
      <w:szCs w:val="26"/>
      <w:lang w:eastAsia="pt-PT"/>
    </w:rPr>
  </w:style>
  <w:style w:type="paragraph" w:styleId="Legenda">
    <w:name w:val="caption"/>
    <w:basedOn w:val="Normal"/>
    <w:next w:val="Normal"/>
    <w:uiPriority w:val="99"/>
    <w:qFormat/>
    <w:rsid w:val="001902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pt-PT"/>
    </w:rPr>
  </w:style>
  <w:style w:type="paragraph" w:customStyle="1" w:styleId="Default">
    <w:name w:val="Default"/>
    <w:rsid w:val="00590B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9F1996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9F1996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9F1996"/>
    <w:rPr>
      <w:vertAlign w:val="superscript"/>
    </w:rPr>
  </w:style>
  <w:style w:type="table" w:customStyle="1" w:styleId="TabeladeGrelha5Escura-Destaque51">
    <w:name w:val="Tabela de Grelha 5 Escura - Destaque 51"/>
    <w:basedOn w:val="Tabelanormal"/>
    <w:uiPriority w:val="50"/>
    <w:rsid w:val="002E7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eladeGrelha5Escura-Destaque11">
    <w:name w:val="Tabela de Grelha 5 Escura - Destaque 11"/>
    <w:basedOn w:val="Tabelanormal"/>
    <w:uiPriority w:val="50"/>
    <w:rsid w:val="00476C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adeGrelha4-Destaque11">
    <w:name w:val="Tabela de Grelha 4 - Destaque 11"/>
    <w:basedOn w:val="Tabelanormal"/>
    <w:uiPriority w:val="49"/>
    <w:rsid w:val="00C850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TextodecomentrioCarcter">
    <w:name w:val="Texto de comentário Carácter"/>
    <w:basedOn w:val="Tipodeletrapredefinidodopargrafo"/>
    <w:uiPriority w:val="99"/>
    <w:rsid w:val="00470A6D"/>
    <w:rPr>
      <w:lang w:eastAsia="en-US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E19C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Tipodeletrapredefinidodopargrafo"/>
    <w:rsid w:val="004C08BA"/>
  </w:style>
  <w:style w:type="table" w:customStyle="1" w:styleId="TabelaSimples21">
    <w:name w:val="Tabela Simples 21"/>
    <w:basedOn w:val="Tabelanormal"/>
    <w:uiPriority w:val="42"/>
    <w:rsid w:val="000762B5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CommentTextChar1">
    <w:name w:val="Comment Text Char1"/>
    <w:rsid w:val="008B249F"/>
    <w:rPr>
      <w:lang w:eastAsia="zh-CN"/>
    </w:rPr>
  </w:style>
  <w:style w:type="character" w:customStyle="1" w:styleId="WW8Num3z0">
    <w:name w:val="WW8Num3z0"/>
    <w:rsid w:val="008B249F"/>
    <w:rPr>
      <w:rFonts w:ascii="Calibri" w:hAnsi="Calibri" w:cs="Trebuchet MS" w:hint="default"/>
      <w:b/>
      <w:bCs/>
      <w:color w:val="000080"/>
      <w:sz w:val="20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8B2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46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79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20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6365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35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59250">
          <w:marLeft w:val="284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.vsd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2.vsd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550B-6E3D-41CB-AE04-42773A568E13}">
  <ds:schemaRefs/>
</ds:datastoreItem>
</file>

<file path=customXml/itemProps2.xml><?xml version="1.0" encoding="utf-8"?>
<ds:datastoreItem xmlns:ds="http://schemas.openxmlformats.org/officeDocument/2006/customXml" ds:itemID="{2A371E5F-F038-4480-85C7-280DB2B3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144A0BE9.dotm</Template>
  <TotalTime>0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POPH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Strazzera</dc:creator>
  <cp:lastModifiedBy>Luís Duarte</cp:lastModifiedBy>
  <cp:revision>2</cp:revision>
  <cp:lastPrinted>2016-11-09T16:01:00Z</cp:lastPrinted>
  <dcterms:created xsi:type="dcterms:W3CDTF">2016-11-11T12:46:00Z</dcterms:created>
  <dcterms:modified xsi:type="dcterms:W3CDTF">2016-11-11T12:46:00Z</dcterms:modified>
</cp:coreProperties>
</file>